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05C" w:rsidRDefault="00EE0FAB">
      <w:pPr>
        <w:spacing w:line="360" w:lineRule="auto"/>
        <w:jc w:val="center"/>
        <w:rPr>
          <w:rFonts w:ascii="宋体" w:hAnsi="宋体" w:cs="楷体"/>
          <w:b/>
          <w:bCs/>
          <w:color w:val="000000"/>
          <w:sz w:val="28"/>
          <w:szCs w:val="28"/>
        </w:rPr>
      </w:pPr>
      <w:bookmarkStart w:id="0" w:name="_GoBack"/>
      <w:bookmarkEnd w:id="0"/>
      <w:r>
        <w:rPr>
          <w:rFonts w:ascii="宋体" w:hAnsi="宋体" w:cs="楷体" w:hint="eastAsia"/>
          <w:b/>
          <w:bCs/>
          <w:color w:val="000000"/>
          <w:sz w:val="28"/>
          <w:szCs w:val="28"/>
        </w:rPr>
        <w:t>口语交际·春天去哪儿玩</w:t>
      </w:r>
    </w:p>
    <w:p w:rsidR="0065605C" w:rsidRDefault="00EE0FAB">
      <w:pPr>
        <w:spacing w:line="360" w:lineRule="auto"/>
        <w:rPr>
          <w:rFonts w:ascii="宋体" w:hAnsi="宋体" w:cs="黑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教学目标：</w:t>
      </w:r>
    </w:p>
    <w:p w:rsidR="0065605C" w:rsidRDefault="00EE0FAB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sz w:val="28"/>
          <w:szCs w:val="28"/>
        </w:rPr>
        <w:t>1</w:t>
      </w:r>
      <w:r>
        <w:rPr>
          <w:rFonts w:ascii="宋体" w:hAnsi="宋体" w:cs="宋体" w:hint="eastAsia"/>
          <w:color w:val="000000"/>
          <w:sz w:val="28"/>
          <w:szCs w:val="28"/>
        </w:rPr>
        <w:t>、引导学生观察春天，了解春天特点。</w:t>
      </w:r>
    </w:p>
    <w:p w:rsidR="0065605C" w:rsidRDefault="00EE0FAB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 2</w:t>
      </w:r>
      <w:r>
        <w:rPr>
          <w:rFonts w:ascii="宋体" w:hAnsi="宋体" w:cs="宋体" w:hint="eastAsia"/>
          <w:color w:val="000000"/>
          <w:sz w:val="28"/>
          <w:szCs w:val="28"/>
        </w:rPr>
        <w:t>、引导学生在具体的口语交际过程中，学习用恰当的语言表现春天的美。</w:t>
      </w:r>
    </w:p>
    <w:p w:rsidR="0065605C" w:rsidRDefault="00EE0FAB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 3</w:t>
      </w:r>
      <w:r>
        <w:rPr>
          <w:rFonts w:ascii="宋体" w:hAnsi="宋体" w:cs="宋体" w:hint="eastAsia"/>
          <w:color w:val="000000"/>
          <w:sz w:val="28"/>
          <w:szCs w:val="28"/>
        </w:rPr>
        <w:t>、培养审美情趣，激发对大自然的热爱之情。</w:t>
      </w:r>
    </w:p>
    <w:p w:rsidR="0065605C" w:rsidRDefault="00EE0FAB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 4</w:t>
      </w:r>
      <w:r>
        <w:rPr>
          <w:rFonts w:ascii="宋体" w:hAnsi="宋体" w:cs="宋体" w:hint="eastAsia"/>
          <w:color w:val="000000"/>
          <w:sz w:val="28"/>
          <w:szCs w:val="28"/>
        </w:rPr>
        <w:t>、通过口语交际中的交流、评价，让学生在增强口语交际能力的同时，丰富自己的见解和感受。</w:t>
      </w:r>
    </w:p>
    <w:p w:rsidR="0065605C" w:rsidRDefault="00EE0FAB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教学重点：</w:t>
      </w:r>
      <w:r>
        <w:rPr>
          <w:rFonts w:ascii="宋体" w:hAnsi="宋体" w:cs="宋体" w:hint="eastAsia"/>
          <w:color w:val="000000"/>
          <w:sz w:val="28"/>
          <w:szCs w:val="28"/>
        </w:rPr>
        <w:t>能在交流过程中看到的景物说清楚，对于印象深刻的，能说得具体些。</w:t>
      </w:r>
    </w:p>
    <w:p w:rsidR="0065605C" w:rsidRDefault="00EE0FAB">
      <w:pPr>
        <w:spacing w:line="360" w:lineRule="auto"/>
        <w:rPr>
          <w:rFonts w:ascii="宋体" w:hAnsi="宋体" w:cs="黑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教学难点：</w:t>
      </w:r>
      <w:r>
        <w:rPr>
          <w:rFonts w:ascii="宋体" w:hAnsi="宋体" w:cs="宋体" w:hint="eastAsia"/>
          <w:color w:val="000000"/>
          <w:sz w:val="28"/>
          <w:szCs w:val="28"/>
        </w:rPr>
        <w:t>会聆听同学的发言，把句子说具体、生动</w:t>
      </w:r>
      <w:r>
        <w:rPr>
          <w:rFonts w:ascii="宋体" w:hAnsi="宋体" w:cs="黑体" w:hint="eastAsia"/>
          <w:color w:val="000000"/>
          <w:sz w:val="28"/>
          <w:szCs w:val="28"/>
        </w:rPr>
        <w:t>。</w:t>
      </w:r>
    </w:p>
    <w:p w:rsidR="0065605C" w:rsidRDefault="00EE0FAB">
      <w:pPr>
        <w:spacing w:line="360" w:lineRule="auto"/>
        <w:rPr>
          <w:rFonts w:ascii="宋体" w:hAnsi="宋体" w:cs="黑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教学准备：</w:t>
      </w:r>
      <w:r>
        <w:rPr>
          <w:rFonts w:ascii="宋体" w:hAnsi="宋体" w:cs="宋体" w:hint="eastAsia"/>
          <w:color w:val="000000"/>
          <w:sz w:val="28"/>
          <w:szCs w:val="28"/>
        </w:rPr>
        <w:t>教师准备设计一组多媒体课件。</w:t>
      </w:r>
    </w:p>
    <w:p w:rsidR="0065605C" w:rsidRDefault="00EE0FAB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教学时数</w:t>
      </w:r>
      <w:r>
        <w:rPr>
          <w:rFonts w:ascii="宋体" w:hAnsi="宋体" w:cs="黑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黑体" w:hint="eastAsia"/>
          <w:color w:val="000000"/>
          <w:sz w:val="28"/>
          <w:szCs w:val="28"/>
        </w:rPr>
        <w:t>：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一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>课时</w:t>
      </w:r>
    </w:p>
    <w:p w:rsidR="0065605C" w:rsidRDefault="00EE0FA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教学过程</w:t>
      </w:r>
      <w:r>
        <w:rPr>
          <w:rFonts w:ascii="宋体" w:hAnsi="宋体" w:hint="eastAsia"/>
          <w:color w:val="000000"/>
          <w:sz w:val="28"/>
          <w:szCs w:val="28"/>
        </w:rPr>
        <w:t>：</w:t>
      </w:r>
    </w:p>
    <w:p w:rsidR="0065605C" w:rsidRDefault="00EE0FAB">
      <w:pPr>
        <w:numPr>
          <w:ilvl w:val="0"/>
          <w:numId w:val="1"/>
        </w:num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创设情境，歌唱春天。</w:t>
      </w:r>
    </w:p>
    <w:p w:rsidR="0065605C" w:rsidRDefault="00EE0FAB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1.</w:t>
      </w:r>
      <w:r>
        <w:rPr>
          <w:rFonts w:ascii="宋体" w:hAnsi="宋体" w:cs="宋体" w:hint="eastAsia"/>
          <w:color w:val="000000"/>
          <w:sz w:val="28"/>
          <w:szCs w:val="28"/>
        </w:rPr>
        <w:t>读一读。课件展出描写春天的古诗句。</w:t>
      </w:r>
    </w:p>
    <w:p w:rsidR="0065605C" w:rsidRDefault="00EE0FAB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2.</w:t>
      </w:r>
      <w:r>
        <w:rPr>
          <w:rFonts w:ascii="宋体" w:hAnsi="宋体" w:cs="宋体" w:hint="eastAsia"/>
          <w:color w:val="000000"/>
          <w:sz w:val="28"/>
          <w:szCs w:val="28"/>
        </w:rPr>
        <w:t>唱一唱。老师给大家带来一首非常好听的春天的歌曲（课件播放歌曲《春天在哪里》）。</w:t>
      </w:r>
    </w:p>
    <w:p w:rsidR="0065605C" w:rsidRDefault="00EE0FAB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3.</w:t>
      </w:r>
      <w:r>
        <w:rPr>
          <w:rFonts w:ascii="宋体" w:hAnsi="宋体" w:cs="宋体" w:hint="eastAsia"/>
          <w:color w:val="000000"/>
          <w:sz w:val="28"/>
          <w:szCs w:val="28"/>
        </w:rPr>
        <w:t>说一说。歌曲中的小朋友在哪里找到了春天？</w:t>
      </w:r>
    </w:p>
    <w:p w:rsidR="0065605C" w:rsidRDefault="00EE0FAB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二、畅所欲言，感受春天</w:t>
      </w:r>
    </w:p>
    <w:p w:rsidR="0065605C" w:rsidRDefault="00EE0FAB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1.</w:t>
      </w:r>
      <w:r>
        <w:rPr>
          <w:rFonts w:ascii="宋体" w:hAnsi="宋体" w:cs="宋体" w:hint="eastAsia"/>
          <w:color w:val="000000"/>
          <w:sz w:val="28"/>
          <w:szCs w:val="28"/>
        </w:rPr>
        <w:t>是啊！春天在青翠的山林里，在湖水的倒影里，春天已经来到了我们的身边。老师给大家带来了几张春天的美图，你能不能用优美的语</w:t>
      </w:r>
      <w:r>
        <w:rPr>
          <w:rFonts w:ascii="宋体" w:hAnsi="宋体" w:cs="宋体" w:hint="eastAsia"/>
          <w:color w:val="000000"/>
          <w:sz w:val="28"/>
          <w:szCs w:val="28"/>
        </w:rPr>
        <w:lastRenderedPageBreak/>
        <w:t>言把看的说出来呢？（课件出示春天的美图）</w:t>
      </w:r>
    </w:p>
    <w:p w:rsidR="0065605C" w:rsidRDefault="00EE0FAB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2.</w:t>
      </w:r>
      <w:r>
        <w:rPr>
          <w:rFonts w:ascii="宋体" w:hAnsi="宋体" w:cs="宋体" w:hint="eastAsia"/>
          <w:color w:val="000000"/>
          <w:sz w:val="28"/>
          <w:szCs w:val="28"/>
        </w:rPr>
        <w:t>学生畅所欲言把看到的说出来。</w:t>
      </w:r>
    </w:p>
    <w:p w:rsidR="0065605C" w:rsidRDefault="00EE0FAB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说话示例：</w:t>
      </w:r>
    </w:p>
    <w:p w:rsidR="0065605C" w:rsidRDefault="00EE0FAB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（</w:t>
      </w:r>
      <w:r>
        <w:rPr>
          <w:rFonts w:ascii="宋体" w:hAnsi="宋体" w:cs="宋体" w:hint="eastAsia"/>
          <w:color w:val="000000"/>
          <w:sz w:val="28"/>
          <w:szCs w:val="28"/>
        </w:rPr>
        <w:t>1</w:t>
      </w:r>
      <w:r>
        <w:rPr>
          <w:rFonts w:ascii="宋体" w:hAnsi="宋体" w:cs="宋体" w:hint="eastAsia"/>
          <w:color w:val="000000"/>
          <w:sz w:val="28"/>
          <w:szCs w:val="28"/>
        </w:rPr>
        <w:t>）春天来了，花园里的花开了……</w:t>
      </w:r>
    </w:p>
    <w:p w:rsidR="0065605C" w:rsidRDefault="00EE0FAB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（</w:t>
      </w:r>
      <w:r>
        <w:rPr>
          <w:rFonts w:ascii="宋体" w:hAnsi="宋体" w:cs="宋体" w:hint="eastAsia"/>
          <w:color w:val="000000"/>
          <w:sz w:val="28"/>
          <w:szCs w:val="28"/>
        </w:rPr>
        <w:t>2</w:t>
      </w:r>
      <w:r>
        <w:rPr>
          <w:rFonts w:ascii="宋体" w:hAnsi="宋体" w:cs="宋体" w:hint="eastAsia"/>
          <w:color w:val="000000"/>
          <w:sz w:val="28"/>
          <w:szCs w:val="28"/>
        </w:rPr>
        <w:t>）春天来了，小溪里的水解冻了……</w:t>
      </w:r>
    </w:p>
    <w:p w:rsidR="0065605C" w:rsidRDefault="00EE0FAB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（</w:t>
      </w:r>
      <w:r>
        <w:rPr>
          <w:rFonts w:ascii="宋体" w:hAnsi="宋体" w:cs="宋体" w:hint="eastAsia"/>
          <w:color w:val="000000"/>
          <w:sz w:val="28"/>
          <w:szCs w:val="28"/>
        </w:rPr>
        <w:t>3</w:t>
      </w:r>
      <w:r>
        <w:rPr>
          <w:rFonts w:ascii="宋体" w:hAnsi="宋体" w:cs="宋体" w:hint="eastAsia"/>
          <w:color w:val="000000"/>
          <w:sz w:val="28"/>
          <w:szCs w:val="28"/>
        </w:rPr>
        <w:t>）春天来了，柳树发芽了……</w:t>
      </w:r>
    </w:p>
    <w:p w:rsidR="0065605C" w:rsidRDefault="00EE0FAB">
      <w:pPr>
        <w:spacing w:line="360" w:lineRule="auto"/>
        <w:rPr>
          <w:rFonts w:ascii="宋体" w:hAnsi="宋体" w:cs="楷体"/>
          <w:color w:val="000000"/>
          <w:sz w:val="28"/>
          <w:szCs w:val="28"/>
        </w:rPr>
      </w:pPr>
      <w:r>
        <w:rPr>
          <w:rFonts w:ascii="宋体" w:hAnsi="宋体" w:cs="楷体" w:hint="eastAsia"/>
          <w:color w:val="000000"/>
          <w:sz w:val="28"/>
          <w:szCs w:val="28"/>
        </w:rPr>
        <w:t>【设计意图：出示不同地方的春天的图片，让学生从多个角度感受春天，为后面“春天去哪玩”铺垫材料。】</w:t>
      </w:r>
    </w:p>
    <w:p w:rsidR="0065605C" w:rsidRDefault="00EE0FAB">
      <w:pPr>
        <w:numPr>
          <w:ilvl w:val="0"/>
          <w:numId w:val="2"/>
        </w:num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学生说的过程中，教师适时引导如何让把话语说生动、具体（如，运用不同的修辞，调动视觉、听觉、嗅觉等多种感觉器官。）</w:t>
      </w:r>
    </w:p>
    <w:p w:rsidR="0065605C" w:rsidRDefault="00EE0FAB">
      <w:pPr>
        <w:spacing w:line="360" w:lineRule="auto"/>
        <w:rPr>
          <w:rFonts w:ascii="宋体" w:hAnsi="宋体" w:cs="楷体"/>
          <w:color w:val="000000"/>
          <w:sz w:val="28"/>
          <w:szCs w:val="28"/>
        </w:rPr>
      </w:pPr>
      <w:r>
        <w:rPr>
          <w:rFonts w:ascii="宋体" w:hAnsi="宋体" w:cs="楷体" w:hint="eastAsia"/>
          <w:color w:val="000000"/>
          <w:sz w:val="28"/>
          <w:szCs w:val="28"/>
        </w:rPr>
        <w:t>【设计意图：教会孩子在交流过程中不仅能把把看到的景物说清楚，还要说具体说生动。】</w:t>
      </w:r>
    </w:p>
    <w:p w:rsidR="0065605C" w:rsidRDefault="00EE0FAB">
      <w:pPr>
        <w:numPr>
          <w:ilvl w:val="0"/>
          <w:numId w:val="3"/>
        </w:num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小组合作，描绘春天</w:t>
      </w:r>
    </w:p>
    <w:p w:rsidR="0065605C" w:rsidRDefault="00EE0FAB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   </w:t>
      </w:r>
      <w:r>
        <w:rPr>
          <w:rFonts w:ascii="宋体" w:hAnsi="宋体" w:cs="宋体" w:hint="eastAsia"/>
          <w:color w:val="000000"/>
          <w:sz w:val="28"/>
          <w:szCs w:val="28"/>
        </w:rPr>
        <w:t>春天在你们的口中变得如此的多姿多彩，这么美好的季节，若能出去走一走看一看，是多么美好的一件事啊！想不想出去玩？你想去哪玩呢</w:t>
      </w:r>
      <w:r>
        <w:rPr>
          <w:rFonts w:ascii="宋体" w:hAnsi="宋体" w:cs="宋体" w:hint="eastAsia"/>
          <w:color w:val="000000"/>
          <w:sz w:val="28"/>
          <w:szCs w:val="28"/>
        </w:rPr>
        <w:t>?</w:t>
      </w:r>
    </w:p>
    <w:p w:rsidR="0065605C" w:rsidRDefault="00EE0FAB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1.</w:t>
      </w:r>
      <w:r>
        <w:rPr>
          <w:rFonts w:ascii="宋体" w:hAnsi="宋体" w:cs="宋体" w:hint="eastAsia"/>
          <w:color w:val="000000"/>
          <w:sz w:val="28"/>
          <w:szCs w:val="28"/>
        </w:rPr>
        <w:t>学生回答</w:t>
      </w:r>
    </w:p>
    <w:p w:rsidR="0065605C" w:rsidRDefault="00EE0FAB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2.</w:t>
      </w:r>
      <w:r>
        <w:rPr>
          <w:rFonts w:ascii="宋体" w:hAnsi="宋体" w:cs="宋体" w:hint="eastAsia"/>
          <w:color w:val="000000"/>
          <w:sz w:val="28"/>
          <w:szCs w:val="28"/>
        </w:rPr>
        <w:t>小组合作</w:t>
      </w:r>
    </w:p>
    <w:p w:rsidR="0065605C" w:rsidRDefault="00EE0FAB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课件出示交流要求</w:t>
      </w:r>
    </w:p>
    <w:p w:rsidR="0065605C" w:rsidRDefault="00EE0FAB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（</w:t>
      </w:r>
      <w:r>
        <w:rPr>
          <w:rFonts w:ascii="宋体" w:hAnsi="宋体" w:cs="宋体" w:hint="eastAsia"/>
          <w:color w:val="000000"/>
          <w:sz w:val="28"/>
          <w:szCs w:val="28"/>
        </w:rPr>
        <w:t>1</w:t>
      </w:r>
      <w:r>
        <w:rPr>
          <w:rFonts w:ascii="宋体" w:hAnsi="宋体" w:cs="宋体" w:hint="eastAsia"/>
          <w:color w:val="000000"/>
          <w:sz w:val="28"/>
          <w:szCs w:val="28"/>
        </w:rPr>
        <w:t>）想去哪里玩？说清楚想法和理由。</w:t>
      </w:r>
    </w:p>
    <w:p w:rsidR="0065605C" w:rsidRDefault="00EE0FAB">
      <w:pPr>
        <w:numPr>
          <w:ilvl w:val="0"/>
          <w:numId w:val="4"/>
        </w:num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耐心听别人把话说完，尽量不打断别人的讲话（认真倾听也是一种美德）。</w:t>
      </w:r>
    </w:p>
    <w:p w:rsidR="0065605C" w:rsidRDefault="00EE0FAB">
      <w:pPr>
        <w:numPr>
          <w:ilvl w:val="0"/>
          <w:numId w:val="4"/>
        </w:num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lastRenderedPageBreak/>
        <w:t>每组选出一个代表，总结把组里的意见，并用优美的语言表述出来。</w:t>
      </w:r>
    </w:p>
    <w:p w:rsidR="0065605C" w:rsidRDefault="00EE0FAB">
      <w:pPr>
        <w:numPr>
          <w:ilvl w:val="0"/>
          <w:numId w:val="5"/>
        </w:num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回顾小结，增强感受</w:t>
      </w:r>
    </w:p>
    <w:p w:rsidR="0065605C" w:rsidRDefault="00EE0FAB">
      <w:pPr>
        <w:spacing w:line="360" w:lineRule="auto"/>
        <w:ind w:firstLine="420"/>
        <w:rPr>
          <w:rFonts w:ascii="宋体" w:hAnsi="宋体" w:cs="宋体"/>
          <w:color w:val="000000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color w:val="000000"/>
          <w:sz w:val="28"/>
          <w:szCs w:val="28"/>
          <w:shd w:val="clear" w:color="auto" w:fill="FFFFFF"/>
        </w:rPr>
        <w:t>春天里，有阳光，有小鸟，有花香……春天多美啊！一年之季在于春，让我们走进春天走进大自然，共同珍惜这美好的时光吧！</w:t>
      </w:r>
    </w:p>
    <w:p w:rsidR="0065605C" w:rsidRDefault="00EE0FAB">
      <w:pPr>
        <w:spacing w:line="360" w:lineRule="auto"/>
        <w:rPr>
          <w:rFonts w:ascii="宋体" w:hAnsi="宋体" w:cs="黑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板书设计：</w:t>
      </w:r>
    </w:p>
    <w:p w:rsidR="0065605C" w:rsidRDefault="00EE0FAB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春天去哪儿玩</w:t>
      </w:r>
    </w:p>
    <w:p w:rsidR="0065605C" w:rsidRDefault="00EE0FAB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颜色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sz w:val="28"/>
          <w:szCs w:val="28"/>
        </w:rPr>
        <w:t>形态</w:t>
      </w:r>
    </w:p>
    <w:p w:rsidR="0065605C" w:rsidRDefault="00EE0FAB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视觉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sz w:val="28"/>
          <w:szCs w:val="28"/>
        </w:rPr>
        <w:t>听觉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sz w:val="28"/>
          <w:szCs w:val="28"/>
        </w:rPr>
        <w:t>嗅觉</w:t>
      </w:r>
    </w:p>
    <w:p w:rsidR="0065605C" w:rsidRDefault="00EE0FAB">
      <w:pPr>
        <w:spacing w:line="360" w:lineRule="auto"/>
        <w:jc w:val="center"/>
        <w:rPr>
          <w:rFonts w:ascii="宋体" w:hAnsi="宋体" w:cs="黑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按一定顺序</w:t>
      </w:r>
    </w:p>
    <w:p w:rsidR="0065605C" w:rsidRDefault="0065605C">
      <w:pPr>
        <w:spacing w:line="360" w:lineRule="auto"/>
        <w:rPr>
          <w:sz w:val="28"/>
          <w:szCs w:val="28"/>
        </w:rPr>
      </w:pPr>
    </w:p>
    <w:sectPr w:rsidR="0065605C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FAB" w:rsidRDefault="00EE0FAB">
      <w:r>
        <w:separator/>
      </w:r>
    </w:p>
  </w:endnote>
  <w:endnote w:type="continuationSeparator" w:id="0">
    <w:p w:rsidR="00EE0FAB" w:rsidRDefault="00EE0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05C" w:rsidRDefault="0065605C">
    <w:pPr>
      <w:pStyle w:val="a3"/>
      <w:jc w:val="center"/>
      <w:rPr>
        <w:rFonts w:ascii="宋体" w:hAnsi="宋体" w:cs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FAB" w:rsidRDefault="00EE0FAB">
      <w:r>
        <w:separator/>
      </w:r>
    </w:p>
  </w:footnote>
  <w:footnote w:type="continuationSeparator" w:id="0">
    <w:p w:rsidR="00EE0FAB" w:rsidRDefault="00EE0F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E582E"/>
    <w:multiLevelType w:val="singleLevel"/>
    <w:tmpl w:val="58BE582E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">
    <w:nsid w:val="58BE5DC0"/>
    <w:multiLevelType w:val="singleLevel"/>
    <w:tmpl w:val="58BE5DC0"/>
    <w:lvl w:ilvl="0">
      <w:start w:val="3"/>
      <w:numFmt w:val="decimal"/>
      <w:suff w:val="nothing"/>
      <w:lvlText w:val="%1、"/>
      <w:lvlJc w:val="left"/>
      <w:rPr>
        <w:rFonts w:cs="Times New Roman"/>
      </w:rPr>
    </w:lvl>
  </w:abstractNum>
  <w:abstractNum w:abstractNumId="2">
    <w:nsid w:val="58BE5E71"/>
    <w:multiLevelType w:val="singleLevel"/>
    <w:tmpl w:val="58BE5E71"/>
    <w:lvl w:ilvl="0">
      <w:start w:val="3"/>
      <w:numFmt w:val="chineseCounting"/>
      <w:suff w:val="nothing"/>
      <w:lvlText w:val="%1、"/>
      <w:lvlJc w:val="left"/>
      <w:rPr>
        <w:rFonts w:cs="Times New Roman"/>
      </w:rPr>
    </w:lvl>
  </w:abstractNum>
  <w:abstractNum w:abstractNumId="3">
    <w:nsid w:val="58BE601D"/>
    <w:multiLevelType w:val="singleLevel"/>
    <w:tmpl w:val="58BE601D"/>
    <w:lvl w:ilvl="0">
      <w:start w:val="2"/>
      <w:numFmt w:val="decimal"/>
      <w:suff w:val="nothing"/>
      <w:lvlText w:val="（%1）"/>
      <w:lvlJc w:val="left"/>
      <w:rPr>
        <w:rFonts w:cs="Times New Roman"/>
      </w:rPr>
    </w:lvl>
  </w:abstractNum>
  <w:abstractNum w:abstractNumId="4">
    <w:nsid w:val="58BE61FD"/>
    <w:multiLevelType w:val="singleLevel"/>
    <w:tmpl w:val="58BE61FD"/>
    <w:lvl w:ilvl="0">
      <w:start w:val="4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1745B9"/>
    <w:rsid w:val="0065605C"/>
    <w:rsid w:val="00946A1E"/>
    <w:rsid w:val="00EE0FAB"/>
    <w:rsid w:val="23CE2D82"/>
    <w:rsid w:val="281745B9"/>
    <w:rsid w:val="60DC455E"/>
    <w:rsid w:val="6D535020"/>
    <w:rsid w:val="79F11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0</TotalTime>
  <Pages>3</Pages>
  <Words>141</Words>
  <Characters>804</Characters>
  <Application>Microsoft Office Word</Application>
  <DocSecurity>0</DocSecurity>
  <Lines>6</Lines>
  <Paragraphs>1</Paragraphs>
  <ScaleCrop>false</ScaleCrop>
  <Company>http:/sdwm.org</Company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深度联盟http:/sdwm.org</cp:lastModifiedBy>
  <cp:revision>2</cp:revision>
  <dcterms:created xsi:type="dcterms:W3CDTF">2018-12-11T11:30:00Z</dcterms:created>
  <dcterms:modified xsi:type="dcterms:W3CDTF">2019-06-08T11:21:00Z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