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3BB5" w:rsidRDefault="002E65CB">
      <w:pPr>
        <w:spacing w:line="360" w:lineRule="auto"/>
        <w:jc w:val="center"/>
        <w:rPr>
          <w:rFonts w:ascii="宋体" w:hAnsi="宋体"/>
          <w:bCs/>
          <w:color w:val="000000"/>
          <w:sz w:val="28"/>
          <w:szCs w:val="28"/>
        </w:rPr>
      </w:pPr>
      <w:bookmarkStart w:id="0" w:name="_GoBack"/>
      <w:bookmarkEnd w:id="0"/>
      <w:r>
        <w:rPr>
          <w:rFonts w:ascii="宋体" w:hAnsi="宋体" w:hint="eastAsia"/>
          <w:bCs/>
          <w:color w:val="000000"/>
          <w:sz w:val="28"/>
          <w:szCs w:val="28"/>
        </w:rPr>
        <w:t>口语交际</w:t>
      </w:r>
      <w:r>
        <w:rPr>
          <w:rFonts w:ascii="宋体" w:hAnsi="宋体" w:cs="楷体" w:hint="eastAsia"/>
          <w:b/>
          <w:bCs/>
          <w:color w:val="000000"/>
          <w:sz w:val="28"/>
          <w:szCs w:val="28"/>
        </w:rPr>
        <w:t>·</w:t>
      </w:r>
      <w:r>
        <w:rPr>
          <w:rFonts w:ascii="宋体" w:hAnsi="宋体" w:hint="eastAsia"/>
          <w:bCs/>
          <w:color w:val="000000"/>
          <w:sz w:val="28"/>
          <w:szCs w:val="28"/>
        </w:rPr>
        <w:t>劝说</w:t>
      </w:r>
    </w:p>
    <w:p w:rsidR="00BF3BB5" w:rsidRDefault="002E65CB">
      <w:pPr>
        <w:spacing w:line="360" w:lineRule="auto"/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cs="黑体" w:hint="eastAsia"/>
          <w:bCs/>
          <w:color w:val="000000"/>
          <w:sz w:val="28"/>
          <w:szCs w:val="28"/>
        </w:rPr>
        <w:t>教学目标：</w:t>
      </w:r>
    </w:p>
    <w:p w:rsidR="00BF3BB5" w:rsidRDefault="002E65CB">
      <w:pPr>
        <w:spacing w:line="360" w:lineRule="auto"/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1. </w:t>
      </w:r>
      <w:r>
        <w:rPr>
          <w:rFonts w:ascii="宋体" w:hAnsi="宋体" w:hint="eastAsia"/>
          <w:color w:val="000000"/>
          <w:sz w:val="28"/>
          <w:szCs w:val="28"/>
        </w:rPr>
        <w:t>培养学生运用得体的语言进行表达的能力</w:t>
      </w:r>
    </w:p>
    <w:p w:rsidR="00BF3BB5" w:rsidRDefault="002E65CB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2.</w:t>
      </w:r>
      <w:r>
        <w:rPr>
          <w:rFonts w:ascii="宋体" w:hAnsi="宋体" w:hint="eastAsia"/>
          <w:color w:val="000000"/>
          <w:sz w:val="28"/>
          <w:szCs w:val="28"/>
        </w:rPr>
        <w:t>了解和感悟劝告语言的特点和技巧，养成良好的行为习惯。</w:t>
      </w:r>
    </w:p>
    <w:p w:rsidR="00BF3BB5" w:rsidRDefault="002E65CB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黑体" w:hint="eastAsia"/>
          <w:bCs/>
          <w:color w:val="000000"/>
          <w:sz w:val="28"/>
          <w:szCs w:val="28"/>
        </w:rPr>
        <w:t>教学重点：</w:t>
      </w:r>
      <w:r>
        <w:rPr>
          <w:rFonts w:ascii="宋体" w:hAnsi="宋体" w:hint="eastAsia"/>
          <w:color w:val="000000"/>
          <w:sz w:val="28"/>
          <w:szCs w:val="28"/>
        </w:rPr>
        <w:t>了解和感悟劝告语言的特点和技巧，能进行得体的劝告。</w:t>
      </w:r>
    </w:p>
    <w:p w:rsidR="00BF3BB5" w:rsidRDefault="002E65CB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黑体" w:hint="eastAsia"/>
          <w:bCs/>
          <w:color w:val="000000"/>
          <w:sz w:val="28"/>
          <w:szCs w:val="28"/>
        </w:rPr>
        <w:t>教学难点：</w:t>
      </w:r>
      <w:r>
        <w:rPr>
          <w:rFonts w:ascii="宋体" w:hAnsi="宋体" w:hint="eastAsia"/>
          <w:color w:val="000000"/>
          <w:sz w:val="28"/>
          <w:szCs w:val="28"/>
        </w:rPr>
        <w:t>体会养成良好的行为习惯的重要性，在劝说他人的同时，自己也受到良好的启迪和教育。</w:t>
      </w:r>
    </w:p>
    <w:p w:rsidR="00BF3BB5" w:rsidRDefault="002E65CB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教学准备：</w:t>
      </w:r>
      <w:r>
        <w:rPr>
          <w:rFonts w:ascii="宋体" w:hAnsi="宋体" w:cs="宋体" w:hint="eastAsia"/>
          <w:color w:val="000000"/>
          <w:sz w:val="28"/>
          <w:szCs w:val="28"/>
        </w:rPr>
        <w:t>教师准备设计一组多媒体课件</w:t>
      </w:r>
    </w:p>
    <w:p w:rsidR="00BF3BB5" w:rsidRDefault="002E65CB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黑体" w:hint="eastAsia"/>
          <w:bCs/>
          <w:color w:val="000000"/>
          <w:sz w:val="28"/>
          <w:szCs w:val="28"/>
        </w:rPr>
        <w:t>教学时数：</w:t>
      </w:r>
      <w:r>
        <w:rPr>
          <w:rFonts w:ascii="宋体" w:hAnsi="宋体" w:hint="eastAsia"/>
          <w:bCs/>
          <w:color w:val="000000"/>
          <w:sz w:val="28"/>
          <w:szCs w:val="28"/>
        </w:rPr>
        <w:t>1</w:t>
      </w:r>
      <w:r>
        <w:rPr>
          <w:rFonts w:ascii="宋体" w:hAnsi="宋体" w:hint="eastAsia"/>
          <w:bCs/>
          <w:color w:val="000000"/>
          <w:sz w:val="28"/>
          <w:szCs w:val="28"/>
        </w:rPr>
        <w:t>课时</w:t>
      </w:r>
    </w:p>
    <w:p w:rsidR="00BF3BB5" w:rsidRDefault="002E65CB">
      <w:pPr>
        <w:spacing w:line="360" w:lineRule="auto"/>
        <w:rPr>
          <w:rFonts w:ascii="宋体" w:hAnsi="宋体" w:cs="黑体"/>
          <w:bCs/>
          <w:color w:val="000000"/>
          <w:sz w:val="28"/>
          <w:szCs w:val="28"/>
        </w:rPr>
      </w:pPr>
      <w:r>
        <w:rPr>
          <w:rFonts w:ascii="宋体" w:hAnsi="宋体" w:cs="黑体" w:hint="eastAsia"/>
          <w:bCs/>
          <w:color w:val="000000"/>
          <w:sz w:val="28"/>
          <w:szCs w:val="28"/>
        </w:rPr>
        <w:t>教学过程：</w:t>
      </w:r>
    </w:p>
    <w:p w:rsidR="00BF3BB5" w:rsidRDefault="002E65CB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一、巧设情境，导入话题。</w:t>
      </w:r>
    </w:p>
    <w:p w:rsidR="00BF3BB5" w:rsidRDefault="002E65CB">
      <w:pPr>
        <w:spacing w:line="360" w:lineRule="auto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1.</w:t>
      </w:r>
      <w:r>
        <w:rPr>
          <w:rFonts w:ascii="宋体" w:hAnsi="宋体" w:hint="eastAsia"/>
          <w:color w:val="000000"/>
          <w:sz w:val="28"/>
          <w:szCs w:val="28"/>
        </w:rPr>
        <w:t>情境创设：我校三年级学生李大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刚同学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特别活泼好动，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一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下课就在楼道里跑来跑去，不是撞倒了这个同学，就是自己摔破了腿。同学们，你看到了会对他说些什么？</w:t>
      </w:r>
    </w:p>
    <w:p w:rsidR="00BF3BB5" w:rsidRDefault="002E65CB">
      <w:pPr>
        <w:spacing w:line="360" w:lineRule="auto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2.</w:t>
      </w:r>
      <w:r>
        <w:rPr>
          <w:rFonts w:ascii="宋体" w:hAnsi="宋体" w:hint="eastAsia"/>
          <w:color w:val="000000"/>
          <w:sz w:val="28"/>
          <w:szCs w:val="28"/>
        </w:rPr>
        <w:t>劝说导课。大家都想劝劝她，这节课，我们就来争当小小劝说家。</w:t>
      </w:r>
    </w:p>
    <w:p w:rsidR="00BF3BB5" w:rsidRDefault="002E65CB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【设计意图：通过学生常见的生活场景来创设口语交际的话题，以此引发学生的兴趣，激发学生口语交际的热情</w:t>
      </w:r>
      <w:r>
        <w:rPr>
          <w:rFonts w:ascii="宋体" w:hAnsi="宋体" w:hint="eastAsia"/>
          <w:color w:val="000000"/>
          <w:sz w:val="28"/>
          <w:szCs w:val="28"/>
        </w:rPr>
        <w:t>。】</w:t>
      </w:r>
      <w:r>
        <w:rPr>
          <w:rFonts w:ascii="宋体" w:hAnsi="宋体" w:hint="eastAsia"/>
          <w:color w:val="000000"/>
          <w:sz w:val="28"/>
          <w:szCs w:val="28"/>
        </w:rPr>
        <w:t xml:space="preserve">      </w:t>
      </w:r>
    </w:p>
    <w:p w:rsidR="00BF3BB5" w:rsidRDefault="002E65CB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二、讨论劝说的艺术</w:t>
      </w:r>
    </w:p>
    <w:p w:rsidR="00BF3BB5" w:rsidRDefault="002E65CB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1. </w:t>
      </w:r>
      <w:r>
        <w:rPr>
          <w:rFonts w:ascii="宋体" w:hAnsi="宋体" w:hint="eastAsia"/>
          <w:color w:val="000000"/>
          <w:sz w:val="28"/>
          <w:szCs w:val="28"/>
        </w:rPr>
        <w:t>小组讨论。</w:t>
      </w:r>
    </w:p>
    <w:p w:rsidR="00BF3BB5" w:rsidRDefault="002E65CB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还有一个同学叫王大明，他的教室在三楼，下楼时别的同学都能做到轻声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慢步靠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右行，唯独他喜欢坐在楼梯的把手上往下滑。同学们，</w:t>
      </w:r>
      <w:r>
        <w:rPr>
          <w:rFonts w:ascii="宋体" w:hAnsi="宋体" w:hint="eastAsia"/>
          <w:color w:val="000000"/>
          <w:sz w:val="28"/>
          <w:szCs w:val="28"/>
        </w:rPr>
        <w:lastRenderedPageBreak/>
        <w:t>你看到了会怎么办？是啊，王小明的行为太危险了，老师和同学看见了，都对他进行了劝说，他会听谁的呢？为什么？</w:t>
      </w:r>
    </w:p>
    <w:p w:rsidR="00BF3BB5" w:rsidRDefault="002E65CB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课件出示：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小红：你怎么不遵守学校纪律呢？太不应该了！</w:t>
      </w:r>
    </w:p>
    <w:p w:rsidR="00BF3BB5" w:rsidRDefault="002E65CB">
      <w:pPr>
        <w:spacing w:line="360" w:lineRule="auto"/>
        <w:ind w:firstLineChars="100" w:firstLine="2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       </w:t>
      </w:r>
      <w:r>
        <w:rPr>
          <w:rFonts w:ascii="宋体" w:hAnsi="宋体" w:hint="eastAsia"/>
          <w:color w:val="000000"/>
          <w:sz w:val="28"/>
          <w:szCs w:val="28"/>
        </w:rPr>
        <w:t>小明：你这样做太危险了，有可能会撞到别人的。</w:t>
      </w:r>
    </w:p>
    <w:p w:rsidR="00BF3BB5" w:rsidRDefault="002E65CB">
      <w:pPr>
        <w:spacing w:line="360" w:lineRule="auto"/>
        <w:ind w:leftChars="134" w:left="3081" w:hangingChars="1000" w:hanging="280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       </w:t>
      </w:r>
      <w:r>
        <w:rPr>
          <w:rFonts w:ascii="宋体" w:hAnsi="宋体" w:hint="eastAsia"/>
          <w:color w:val="000000"/>
          <w:sz w:val="28"/>
          <w:szCs w:val="28"/>
        </w:rPr>
        <w:t>老师：小同学，别这么玩！扶手很滑，如果没抓稳的话，你会摔伤的。</w:t>
      </w:r>
    </w:p>
    <w:p w:rsidR="00BF3BB5" w:rsidRDefault="002E65CB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2.</w:t>
      </w:r>
      <w:r>
        <w:rPr>
          <w:rFonts w:ascii="宋体" w:hAnsi="宋体" w:hint="eastAsia"/>
          <w:color w:val="000000"/>
          <w:sz w:val="28"/>
          <w:szCs w:val="28"/>
        </w:rPr>
        <w:t>汇报交流，明确劝说的艺术。</w:t>
      </w:r>
    </w:p>
    <w:p w:rsidR="00BF3BB5" w:rsidRDefault="002E65CB">
      <w:pPr>
        <w:spacing w:line="360" w:lineRule="auto"/>
        <w:ind w:firstLineChars="100" w:firstLine="2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）小红的劝说：指责的口吻，对方不易接受。</w:t>
      </w:r>
    </w:p>
    <w:p w:rsidR="00BF3BB5" w:rsidRDefault="002E65CB">
      <w:pPr>
        <w:spacing w:line="360" w:lineRule="auto"/>
        <w:ind w:firstLineChars="100" w:firstLine="2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）小明的劝说：指出他的错误行为，但只从别人的角度劝说。</w:t>
      </w:r>
    </w:p>
    <w:p w:rsidR="00BF3BB5" w:rsidRDefault="002E65CB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3</w:t>
      </w:r>
      <w:r>
        <w:rPr>
          <w:rFonts w:ascii="宋体" w:hAnsi="宋体" w:hint="eastAsia"/>
          <w:color w:val="000000"/>
          <w:sz w:val="28"/>
          <w:szCs w:val="28"/>
        </w:rPr>
        <w:t>）老师的劝说：不光指出错误的行为，还从他自己的角度劝说，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这样更容易让人接受！因此更能打动人！看来劝说还真是一门学问，总结：那么劝说时要注意什么呢？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BF3BB5" w:rsidRDefault="002E65CB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出示课件：</w:t>
      </w:r>
      <w:r>
        <w:rPr>
          <w:rFonts w:ascii="宋体" w:hAnsi="宋体" w:hint="eastAsia"/>
          <w:color w:val="000000"/>
          <w:sz w:val="28"/>
          <w:szCs w:val="28"/>
        </w:rPr>
        <w:t>1.</w:t>
      </w:r>
      <w:r>
        <w:rPr>
          <w:rFonts w:ascii="宋体" w:hAnsi="宋体" w:hint="eastAsia"/>
          <w:color w:val="000000"/>
          <w:sz w:val="28"/>
          <w:szCs w:val="28"/>
        </w:rPr>
        <w:t>注意说话的语气，要友好和善，不要用指责的口吻。</w:t>
      </w:r>
    </w:p>
    <w:p w:rsidR="00BF3BB5" w:rsidRDefault="002E65CB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2.</w:t>
      </w:r>
      <w:r>
        <w:rPr>
          <w:rFonts w:ascii="宋体" w:hAnsi="宋体" w:hint="eastAsia"/>
          <w:color w:val="000000"/>
          <w:sz w:val="28"/>
          <w:szCs w:val="28"/>
        </w:rPr>
        <w:t>多从别人的角度着想，要以理服人，以情动人。</w:t>
      </w:r>
    </w:p>
    <w:p w:rsidR="00BF3BB5" w:rsidRDefault="002E65CB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3.</w:t>
      </w:r>
      <w:r>
        <w:rPr>
          <w:rFonts w:ascii="宋体" w:hAnsi="宋体" w:hint="eastAsia"/>
          <w:color w:val="000000"/>
          <w:sz w:val="28"/>
          <w:szCs w:val="28"/>
        </w:rPr>
        <w:t>角色扮演，体验劝说的艺术。</w:t>
      </w:r>
    </w:p>
    <w:p w:rsidR="00BF3BB5" w:rsidRDefault="002E65CB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【设计意图：利用小组合作的形式探讨劝说的艺术，让学生在交流中感悟劝告语言的特点和技巧，在劝说他人的同时，自己也受到良好的启迪和教育</w:t>
      </w:r>
      <w:r>
        <w:rPr>
          <w:rFonts w:ascii="宋体" w:hAnsi="宋体" w:hint="eastAsia"/>
          <w:color w:val="000000"/>
          <w:sz w:val="28"/>
          <w:szCs w:val="28"/>
        </w:rPr>
        <w:t>。】</w:t>
      </w:r>
    </w:p>
    <w:p w:rsidR="00BF3BB5" w:rsidRDefault="002E65CB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三、小组合作练劝说</w:t>
      </w:r>
    </w:p>
    <w:p w:rsidR="00BF3BB5" w:rsidRDefault="002E65CB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1.</w:t>
      </w:r>
      <w:r>
        <w:rPr>
          <w:rFonts w:ascii="宋体" w:hAnsi="宋体" w:hint="eastAsia"/>
          <w:color w:val="000000"/>
          <w:sz w:val="28"/>
          <w:szCs w:val="28"/>
        </w:rPr>
        <w:t>其实在我们身边还有很多人需要我们劝慰，大家看一看：</w:t>
      </w:r>
    </w:p>
    <w:p w:rsidR="00BF3BB5" w:rsidRDefault="002E65CB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课件出示：</w:t>
      </w:r>
    </w:p>
    <w:p w:rsidR="00BF3BB5" w:rsidRDefault="002E65CB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情景一</w:t>
      </w:r>
    </w:p>
    <w:p w:rsidR="00BF3BB5" w:rsidRDefault="002E65CB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lastRenderedPageBreak/>
        <w:t>有同学违反交通规则，横穿马路。我想对她说……</w:t>
      </w:r>
    </w:p>
    <w:p w:rsidR="00BF3BB5" w:rsidRDefault="002E65CB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情景二</w:t>
      </w:r>
    </w:p>
    <w:p w:rsidR="00BF3BB5" w:rsidRDefault="002E65CB">
      <w:pPr>
        <w:spacing w:line="360" w:lineRule="auto"/>
        <w:ind w:firstLineChars="100" w:firstLine="2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表哥喜欢玩电脑游戏，一玩就是一整天。</w:t>
      </w:r>
    </w:p>
    <w:p w:rsidR="00BF3BB5" w:rsidRDefault="002E65CB">
      <w:pPr>
        <w:spacing w:line="360" w:lineRule="auto"/>
        <w:ind w:firstLineChars="50" w:firstLine="14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情景三</w:t>
      </w:r>
    </w:p>
    <w:p w:rsidR="00BF3BB5" w:rsidRDefault="002E65CB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爸爸特别爱抽烟，每天家里烟雾弥漫，他自己的身体抽坏了，我和妈妈也跟着“吸毒”。我想对他说……</w:t>
      </w:r>
    </w:p>
    <w:p w:rsidR="00BF3BB5" w:rsidRDefault="002E65CB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2.</w:t>
      </w:r>
      <w:r>
        <w:rPr>
          <w:rFonts w:ascii="宋体" w:hAnsi="宋体" w:hint="eastAsia"/>
          <w:color w:val="000000"/>
          <w:sz w:val="28"/>
          <w:szCs w:val="28"/>
        </w:rPr>
        <w:t>分组练习，每组练习一个。</w:t>
      </w:r>
    </w:p>
    <w:p w:rsidR="00BF3BB5" w:rsidRDefault="002E65CB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3.</w:t>
      </w:r>
      <w:r>
        <w:rPr>
          <w:rFonts w:ascii="宋体" w:hAnsi="宋体" w:hint="eastAsia"/>
          <w:color w:val="000000"/>
          <w:sz w:val="28"/>
          <w:szCs w:val="28"/>
        </w:rPr>
        <w:t>全班展示</w:t>
      </w:r>
    </w:p>
    <w:p w:rsidR="00BF3BB5" w:rsidRDefault="002E65CB">
      <w:pPr>
        <w:spacing w:line="360" w:lineRule="auto"/>
        <w:ind w:firstLineChars="150" w:firstLine="42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其他同学认真看，认真听，要做文明听众。</w:t>
      </w:r>
    </w:p>
    <w:p w:rsidR="00BF3BB5" w:rsidRDefault="002E65CB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四、总结下课。</w:t>
      </w:r>
    </w:p>
    <w:p w:rsidR="00BF3BB5" w:rsidRDefault="002E65CB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同学们，这节课我们学劝说、练劝说最后会劝说，大家的表现都很精彩，老师相信同学们都能成为小小劝说家。</w:t>
      </w:r>
    </w:p>
    <w:p w:rsidR="00BF3BB5" w:rsidRDefault="002E65CB">
      <w:pPr>
        <w:spacing w:line="360" w:lineRule="auto"/>
        <w:rPr>
          <w:rFonts w:ascii="宋体" w:hAnsi="宋体" w:cs="黑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板书设计：</w:t>
      </w:r>
    </w:p>
    <w:p w:rsidR="00BF3BB5" w:rsidRDefault="002E65CB">
      <w:pPr>
        <w:spacing w:line="360" w:lineRule="auto"/>
        <w:jc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劝说</w:t>
      </w:r>
    </w:p>
    <w:p w:rsidR="00BF3BB5" w:rsidRDefault="002E65CB">
      <w:pPr>
        <w:spacing w:line="360" w:lineRule="auto"/>
        <w:jc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注意说话语气</w:t>
      </w:r>
    </w:p>
    <w:p w:rsidR="00BF3BB5" w:rsidRDefault="002E65CB">
      <w:pPr>
        <w:spacing w:line="360" w:lineRule="auto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学会换位思考</w:t>
      </w:r>
    </w:p>
    <w:p w:rsidR="00BF3BB5" w:rsidRDefault="00BF3BB5">
      <w:pPr>
        <w:spacing w:line="360" w:lineRule="auto"/>
        <w:rPr>
          <w:sz w:val="28"/>
          <w:szCs w:val="28"/>
        </w:rPr>
      </w:pPr>
    </w:p>
    <w:sectPr w:rsidR="00BF3BB5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65CB" w:rsidRDefault="002E65CB">
      <w:r>
        <w:separator/>
      </w:r>
    </w:p>
  </w:endnote>
  <w:endnote w:type="continuationSeparator" w:id="0">
    <w:p w:rsidR="002E65CB" w:rsidRDefault="002E6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3BB5" w:rsidRDefault="00BF3BB5">
    <w:pPr>
      <w:pStyle w:val="a3"/>
      <w:jc w:val="center"/>
      <w:rPr>
        <w:rFonts w:ascii="宋体" w:hAnsi="宋体" w:cs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65CB" w:rsidRDefault="002E65CB">
      <w:r>
        <w:separator/>
      </w:r>
    </w:p>
  </w:footnote>
  <w:footnote w:type="continuationSeparator" w:id="0">
    <w:p w:rsidR="002E65CB" w:rsidRDefault="002E65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3B6AFD"/>
    <w:rsid w:val="002E65CB"/>
    <w:rsid w:val="00337DF8"/>
    <w:rsid w:val="00BF3BB5"/>
    <w:rsid w:val="1CA61C50"/>
    <w:rsid w:val="203B6AFD"/>
    <w:rsid w:val="594E285A"/>
    <w:rsid w:val="6D535020"/>
    <w:rsid w:val="7F785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</TotalTime>
  <Pages>3</Pages>
  <Words>170</Words>
  <Characters>975</Characters>
  <Application>Microsoft Office Word</Application>
  <DocSecurity>0</DocSecurity>
  <Lines>8</Lines>
  <Paragraphs>2</Paragraphs>
  <ScaleCrop>false</ScaleCrop>
  <Company>http:/sdwm.org</Company>
  <LinksUpToDate>false</LinksUpToDate>
  <CharactersWithSpaces>1143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深度联盟http:/sdwm.org</cp:lastModifiedBy>
  <cp:revision>2</cp:revision>
  <dcterms:created xsi:type="dcterms:W3CDTF">2018-12-13T15:07:00Z</dcterms:created>
  <dcterms:modified xsi:type="dcterms:W3CDTF">2019-06-08T11:22:00Z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  <property fmtid="{D5CDD505-2E9C-101B-9397-08002B2CF9AE}" pid="3" name="KSORubyTemplateID" linkTarget="0">
    <vt:lpwstr>6</vt:lpwstr>
  </property>
</Properties>
</file>