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A77" w:rsidRDefault="00DC3E3E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color w:val="000000"/>
          <w:sz w:val="28"/>
          <w:szCs w:val="28"/>
        </w:rPr>
        <w:t>·</w:t>
      </w:r>
      <w:r>
        <w:rPr>
          <w:rFonts w:ascii="宋体" w:hAnsi="宋体" w:hint="eastAsia"/>
          <w:color w:val="000000"/>
          <w:sz w:val="28"/>
          <w:szCs w:val="28"/>
        </w:rPr>
        <w:t>这样想象真有趣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．选取一种动物为主角，大胆想象，编一个童话故事。</w:t>
      </w:r>
    </w:p>
    <w:p w:rsidR="004D6A77" w:rsidRDefault="00DC3E3E" w:rsidP="00ED1A53">
      <w:pPr>
        <w:spacing w:line="360" w:lineRule="auto"/>
        <w:ind w:left="490" w:hangingChars="175" w:hanging="49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．引导学生想象小动物失去原来的主要特征，生活产生的变化，构思创作有趣的童话。</w:t>
      </w:r>
      <w:bookmarkStart w:id="0" w:name="_GoBack"/>
      <w:bookmarkEnd w:id="0"/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教学重点：想象小动物失去原来的主要特征，生活产生的变化或发生的奇异的事情。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教学难点：想象小动物失去了原来的主要特征，生活产生的变化或发生的奇异的事情，编一个奇异的故事。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教具准备：课件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4D6A77" w:rsidRDefault="00DC3E3E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激趣导入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，了解特点。</w:t>
      </w:r>
    </w:p>
    <w:p w:rsidR="004D6A77" w:rsidRDefault="00DC3E3E" w:rsidP="00ED1A53">
      <w:pPr>
        <w:spacing w:line="360" w:lineRule="auto"/>
        <w:ind w:left="280" w:hangingChars="100" w:hanging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喜欢小动物吗？今天老师带来了几个小动物，说说他们各自的特点？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出示动物图片：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母鸡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蚂蚁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老鹰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蜗牛。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4D6A77" w:rsidRDefault="00DC3E3E">
      <w:pPr>
        <w:spacing w:line="360" w:lineRule="auto"/>
        <w:ind w:firstLineChars="400" w:firstLine="11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归纳板书：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母鸡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下蛋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不会飞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蚂蚁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弱小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团结勤奋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老鹰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高飞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勇敢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蜗牛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爬得慢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你还知道哪些小动物的特点？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公鸡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打鸣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</w:t>
      </w:r>
      <w:r>
        <w:rPr>
          <w:rFonts w:ascii="宋体" w:hAnsi="宋体" w:hint="eastAsia"/>
          <w:color w:val="000000"/>
          <w:sz w:val="28"/>
          <w:szCs w:val="28"/>
        </w:rPr>
        <w:t>小猫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捉老鼠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……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……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【设计意图：通过图片在现学生熟悉的动物并回顾它们各自的特点，旨在引起学生的兴趣，并为本节课学生的奇思妙想做好铺垫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二、奇思妙想，大胆想象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看到这些小动物，它们的特点或本性就会浮现在我们的脑海中。假如这些小动物失去了它们各自的本性，或是变得和原来完全相反这些小动物会是什么样呢：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课件出示：</w:t>
      </w:r>
    </w:p>
    <w:p w:rsidR="004D6A77" w:rsidRDefault="00DC3E3E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母鸡：展翅高飞</w:t>
      </w:r>
    </w:p>
    <w:p w:rsidR="004D6A77" w:rsidRDefault="00DC3E3E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蚂蚁：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个头赛树</w:t>
      </w:r>
      <w:proofErr w:type="gramEnd"/>
    </w:p>
    <w:p w:rsidR="004D6A77" w:rsidRDefault="00DC3E3E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老鹰：胆小如鼠</w:t>
      </w:r>
    </w:p>
    <w:p w:rsidR="004D6A77" w:rsidRDefault="00DC3E3E">
      <w:pPr>
        <w:spacing w:line="360" w:lineRule="auto"/>
        <w:ind w:firstLineChars="450" w:firstLine="12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蜗牛：健步如飞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那么他们的生活会有什么变化？又会发生哪些奇异的事情呢？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小组讨论。每个小队选取一个动物展开讨论。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汇报交流，述说“奇异”。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三、习作指导写“奇异”。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．请从以上四个动物中任选一个，假如它失去了本性，会发生什么奇异的事？把你的奇思妙想写下来。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（如果认为一定的困难，也可以自己任选其他的动物，公鸡下蛋。）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【设计意图：课标要求三年级习作起始年级尤其重视段的训练，因此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要求学生围绕本次习作的重点首先训练写一段语句通顺、想象合理的一段话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．交流汇报，指导写法。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归纳板书：大胆合理想象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自我修改，突出“奇异”。</w:t>
      </w:r>
    </w:p>
    <w:p w:rsidR="004D6A77" w:rsidRDefault="00DC3E3E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一、明确目标，丰满故事。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上节课大家写了故事的“奇异”这一片段，这个奇异的情节发生在什么时间、什么地方，怎样的环境呢？请大家继续展开丰富大胆的想象，编成一个有趣的完整的故事。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二、指导写法，学生习作。</w:t>
      </w:r>
    </w:p>
    <w:p w:rsidR="004D6A77" w:rsidRDefault="00DC3E3E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突出故事的完整性。</w:t>
      </w:r>
    </w:p>
    <w:p w:rsidR="004D6A77" w:rsidRDefault="00DC3E3E">
      <w:pPr>
        <w:spacing w:line="360" w:lineRule="auto"/>
        <w:ind w:firstLineChars="300" w:firstLine="8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梳理归纳：时间地点环境起因经过结果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把故事的经过写具体</w:t>
      </w:r>
    </w:p>
    <w:p w:rsidR="004D6A77" w:rsidRDefault="00DC3E3E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按一定的顺序：用上“先……再……然后……最后”</w:t>
      </w:r>
    </w:p>
    <w:p w:rsidR="004D6A77" w:rsidRDefault="00DC3E3E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把故事的经过写生动。</w:t>
      </w:r>
    </w:p>
    <w:p w:rsidR="004D6A77" w:rsidRDefault="00DC3E3E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梳理归纳：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巧用修辞：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比喻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拟人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夸张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【设计意图：当今作文缺乏教师的细致指导，尤其是习作过程的指导，尤其是三年级学生习作的起始阶段，更需要教师对习作过程有层次有梯度的分部指导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三、交流展示，教师评价。</w:t>
      </w:r>
    </w:p>
    <w:p w:rsidR="004D6A77" w:rsidRDefault="00DC3E3E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四、再次修改，誊抄习作。</w:t>
      </w:r>
    </w:p>
    <w:p w:rsidR="004D6A77" w:rsidRDefault="00DC3E3E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4D6A77" w:rsidRDefault="00DC3E3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这样想象真有趣</w:t>
      </w:r>
    </w:p>
    <w:p w:rsidR="004D6A77" w:rsidRDefault="00DC3E3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写完整</w:t>
      </w:r>
    </w:p>
    <w:p w:rsidR="004D6A77" w:rsidRDefault="00DC3E3E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写具体</w:t>
      </w:r>
    </w:p>
    <w:p w:rsidR="004D6A77" w:rsidRDefault="00DC3E3E">
      <w:pPr>
        <w:spacing w:line="360" w:lineRule="auto"/>
        <w:jc w:val="center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写生动</w:t>
      </w:r>
    </w:p>
    <w:p w:rsidR="004D6A77" w:rsidRDefault="004D6A77">
      <w:pPr>
        <w:spacing w:line="360" w:lineRule="auto"/>
        <w:rPr>
          <w:sz w:val="28"/>
          <w:szCs w:val="28"/>
        </w:rPr>
      </w:pPr>
    </w:p>
    <w:sectPr w:rsidR="004D6A7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E3E" w:rsidRDefault="00DC3E3E">
      <w:r>
        <w:separator/>
      </w:r>
    </w:p>
  </w:endnote>
  <w:endnote w:type="continuationSeparator" w:id="0">
    <w:p w:rsidR="00DC3E3E" w:rsidRDefault="00DC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A77" w:rsidRDefault="004D6A77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E3E" w:rsidRDefault="00DC3E3E">
      <w:r>
        <w:separator/>
      </w:r>
    </w:p>
  </w:footnote>
  <w:footnote w:type="continuationSeparator" w:id="0">
    <w:p w:rsidR="00DC3E3E" w:rsidRDefault="00DC3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A682B"/>
    <w:rsid w:val="004D6A77"/>
    <w:rsid w:val="00DC3E3E"/>
    <w:rsid w:val="00ED1A53"/>
    <w:rsid w:val="01901B71"/>
    <w:rsid w:val="67932E0E"/>
    <w:rsid w:val="6D535020"/>
    <w:rsid w:val="6FFC4B0F"/>
    <w:rsid w:val="757A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195</Words>
  <Characters>1115</Characters>
  <Application>Microsoft Office Word</Application>
  <DocSecurity>0</DocSecurity>
  <Lines>9</Lines>
  <Paragraphs>2</Paragraphs>
  <ScaleCrop>false</ScaleCrop>
  <Company>http:/sdwm.org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2018-12-13T15:21:00Z</dcterms:created>
  <dcterms:modified xsi:type="dcterms:W3CDTF">2019-06-08T11:23:00Z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