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F3" w:rsidRDefault="00930AEA">
      <w:pPr>
        <w:spacing w:line="360" w:lineRule="auto"/>
        <w:jc w:val="center"/>
        <w:rPr>
          <w:rFonts w:ascii="宋体" w:hAnsi="宋体" w:cs="楷体"/>
          <w:b/>
          <w:bCs/>
          <w:color w:val="000000"/>
          <w:sz w:val="28"/>
          <w:szCs w:val="28"/>
        </w:rPr>
      </w:pP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习作·我做了一项小实验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借助图表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回忆做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实验的情景，将图表填写完整。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能够流畅地介绍自己做实验的情景。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把实验经过写清楚，并能细致生动地记录自己的观察过程。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适当加入做实验时的心情和有趣发现等。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把实验经过写清楚，并能细致生动地记录自己的观察过程。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适当加入做实验时的心情和有趣发现等。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准备一只烧杯、一杯清水、一只生鸡蛋、一盘盐、一把汤匙</w:t>
      </w:r>
    </w:p>
    <w:p w:rsidR="00EA60F3" w:rsidRDefault="00930AEA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EA60F3" w:rsidRDefault="00930AEA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EA60F3" w:rsidRDefault="00930AEA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第一课时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导语：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世界上什么最神奇？科学的力量最神奇。科学，能让太阳为人类烧水、煮饭，能让机器人代替潜水员到海底探险。科学，能让远隔重洋的亲人面对面地对话……科学能够改变世界，科学能够创造未来。今天，我们做一个科学小实验。</w:t>
      </w:r>
    </w:p>
    <w:p w:rsidR="00EA60F3" w:rsidRDefault="00930AEA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【设计意图：虽然是小实验，但开头就激发学生对科学的兴趣，也许因为此次实验学生热爱了科学。】</w:t>
      </w:r>
    </w:p>
    <w:p w:rsidR="00EA60F3" w:rsidRDefault="00930AEA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培育思维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实验开始前，你想说什么？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做这个小实验，需要准备哪些器材？谁能说一说，请用上数量词。</w:t>
      </w:r>
      <w:bookmarkStart w:id="0" w:name="_GoBack"/>
      <w:bookmarkEnd w:id="0"/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【设计意图：练习了数量词的用法，让学生养成规范用词的好习惯。】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首先先看老师做，然后再分组做。你做的时候注意观察、思考。因为做完实验后还要进行小组间的比赛。比赛内容是说一说你是怎么做实验的？做实验的过程中看到了什么？想到了什么？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（板书：做、看、想）</w:t>
      </w:r>
    </w:p>
    <w:p w:rsidR="00EA60F3" w:rsidRDefault="00930AEA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【设计意图：先明确要求，就是明确了目的，再进行实验，有的放矢。】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实验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：老师把鸡蛋轻轻放入清水中。学生接着做此项实验。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学生先在小组内练说，练说约三分钟后再出示优美的词语和句子，选择运用所给的词语和句子再次进行练说，最后进行小组间的比赛，老师仍然在表格内评分。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提供的词语：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描写观众的词语：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目不转睛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欢呼雀跃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议论纷纷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争先恐后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眨不眨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伸长脖子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鸡蛋鸡蛋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变化的词语：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晃晃悠悠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摇摇摆摆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慢吞吞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鸡蛋鸡蛋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变化的句子：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鸡蛋像个潜水员慢慢沉入水底。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鸡蛋像喝醉了酒似的，晃晃悠悠地往下坠，不一会儿就沉到杯底“睡大觉”，一动不动了。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鸡蛋晃了晃身子，又懒洋洋地倒了下去。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（学生在小组内练说三分钟后再出示优美词语、句子，这样充分发挥学生的潜能，不限制学生的思维。集中了大家的智慧之后，语言丰富了，心中也有了自信，这样进行比赛也是对学生小组学习结果的展示，同时老师要提升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另外，分开实验过程让学生仔细观察，把实验过程放大，是在有意识地告诉学生，只要认真观察就有发现。）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实验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：在水中放入盐慢慢搅动，观察发生的情况。（过程同上）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描写观众的词语：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疑惑不解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手舞足蹈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一眨不眨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伸长脖子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拍手欢呼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描写鸡蛋变化的句子：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鸡蛋仿佛轻了许多，从杯底里浮了起来，就像个调皮的孩子从水里探出了脑袋。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鸡蛋浮了起来，就像潜水员的氧气罐里氧气不足了似的露出来呼吸新鲜空气一样。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鸡蛋像一位跳水运动员一样跳入水中，在清凉的池水里游动几下，眨眼间又浮起来了。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为什么生鸡蛋放在清水里会沉到</w:t>
      </w:r>
      <w:r>
        <w:rPr>
          <w:rFonts w:ascii="宋体" w:hAnsi="宋体" w:cs="宋体" w:hint="eastAsia"/>
          <w:color w:val="000000"/>
          <w:sz w:val="28"/>
          <w:szCs w:val="28"/>
        </w:rPr>
        <w:t>杯底，而放进有相当浓度的盐水里，却会神奇地浮上来呢？（清水的浮力小，盐水的浮力大。）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二、命题（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分钟）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三、习作（</w:t>
      </w:r>
      <w:r>
        <w:rPr>
          <w:rFonts w:ascii="宋体" w:hAnsi="宋体" w:cs="宋体" w:hint="eastAsia"/>
          <w:color w:val="000000"/>
          <w:sz w:val="28"/>
          <w:szCs w:val="28"/>
        </w:rPr>
        <w:t>25</w:t>
      </w:r>
      <w:r>
        <w:rPr>
          <w:rFonts w:ascii="宋体" w:hAnsi="宋体" w:cs="宋体" w:hint="eastAsia"/>
          <w:color w:val="000000"/>
          <w:sz w:val="28"/>
          <w:szCs w:val="28"/>
        </w:rPr>
        <w:t>分钟）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要求：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 xml:space="preserve"> 1.</w:t>
      </w:r>
      <w:r>
        <w:rPr>
          <w:rFonts w:ascii="宋体" w:hAnsi="宋体" w:cs="宋体" w:hint="eastAsia"/>
          <w:color w:val="000000"/>
          <w:sz w:val="28"/>
          <w:szCs w:val="28"/>
        </w:rPr>
        <w:t>不会写的字先写拼音，等全部写完作文后再查字典写上字。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2.</w:t>
      </w:r>
      <w:r>
        <w:rPr>
          <w:rFonts w:ascii="宋体" w:hAnsi="宋体" w:cs="宋体" w:hint="eastAsia"/>
          <w:color w:val="000000"/>
          <w:sz w:val="28"/>
          <w:szCs w:val="28"/>
        </w:rPr>
        <w:t>口不出声、头不晃动、笔不停止。</w:t>
      </w:r>
    </w:p>
    <w:p w:rsidR="00EA60F3" w:rsidRDefault="00930AEA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讨论修改：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写清楚实验过程中自己怎么做、看到了什么、想到了什么吗？同时注意其他同学的感受了吗？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五、评议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六、批改（结合语文园地的修改符号）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内容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cs="宋体" w:hint="eastAsia"/>
          <w:color w:val="000000"/>
          <w:sz w:val="28"/>
          <w:szCs w:val="28"/>
        </w:rPr>
        <w:t>格式、卷面、错别字、标点、语病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cs="宋体" w:hint="eastAsia"/>
          <w:color w:val="000000"/>
          <w:sz w:val="28"/>
          <w:szCs w:val="28"/>
        </w:rPr>
        <w:t>实验过程是否具体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方法：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把好词好句用曲线画出来，并在旁边写上理由。不明白或好建议当面和作者交流，作者修改。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步骤：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cs="宋体" w:hint="eastAsia"/>
          <w:color w:val="000000"/>
          <w:sz w:val="28"/>
          <w:szCs w:val="28"/>
        </w:rPr>
        <w:t>边读边改自己写的作文。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2.</w:t>
      </w:r>
      <w:r>
        <w:rPr>
          <w:rFonts w:ascii="宋体" w:hAnsi="宋体" w:cs="宋体" w:hint="eastAsia"/>
          <w:color w:val="000000"/>
          <w:sz w:val="28"/>
          <w:szCs w:val="28"/>
        </w:rPr>
        <w:t>和小组内同学互相修改。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3.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找组外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的同学修改。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七、反馈（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分钟）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color w:val="000000"/>
          <w:sz w:val="28"/>
          <w:szCs w:val="28"/>
        </w:rPr>
        <w:t>我的收获是﹍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﹍</w:t>
      </w:r>
      <w:r>
        <w:rPr>
          <w:rFonts w:ascii="宋体" w:hAnsi="宋体" w:cs="仿宋_GB2312" w:hint="eastAsia"/>
          <w:color w:val="000000"/>
          <w:sz w:val="28"/>
          <w:szCs w:val="28"/>
        </w:rPr>
        <w:t>。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八、小结（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分钟）</w:t>
      </w:r>
    </w:p>
    <w:p w:rsidR="00EA60F3" w:rsidRDefault="00930AEA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师：我们刚才是把做实验的具体过程写了下来，这是在记叙一件事情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的经过，这是记叙文。不但要讲清楚，还应把语句说得生动优美。</w:t>
      </w:r>
    </w:p>
    <w:p w:rsidR="00EA60F3" w:rsidRDefault="00EA60F3">
      <w:pPr>
        <w:spacing w:line="360" w:lineRule="auto"/>
        <w:rPr>
          <w:sz w:val="28"/>
          <w:szCs w:val="28"/>
        </w:rPr>
      </w:pPr>
    </w:p>
    <w:sectPr w:rsidR="00EA60F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EA" w:rsidRDefault="00930AEA">
      <w:r>
        <w:separator/>
      </w:r>
    </w:p>
  </w:endnote>
  <w:endnote w:type="continuationSeparator" w:id="0">
    <w:p w:rsidR="00930AEA" w:rsidRDefault="0093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0F3" w:rsidRDefault="00EA60F3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EA" w:rsidRDefault="00930AEA">
      <w:r>
        <w:separator/>
      </w:r>
    </w:p>
  </w:footnote>
  <w:footnote w:type="continuationSeparator" w:id="0">
    <w:p w:rsidR="00930AEA" w:rsidRDefault="00930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D94E"/>
    <w:multiLevelType w:val="singleLevel"/>
    <w:tmpl w:val="58BAD94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BADAC5"/>
    <w:multiLevelType w:val="singleLevel"/>
    <w:tmpl w:val="58BADAC5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518E1"/>
    <w:rsid w:val="0059134D"/>
    <w:rsid w:val="00930AEA"/>
    <w:rsid w:val="00EA60F3"/>
    <w:rsid w:val="034A338B"/>
    <w:rsid w:val="1017004E"/>
    <w:rsid w:val="4CAF3928"/>
    <w:rsid w:val="6D535020"/>
    <w:rsid w:val="79E5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5</Pages>
  <Words>249</Words>
  <Characters>1421</Characters>
  <Application>Microsoft Office Word</Application>
  <DocSecurity>0</DocSecurity>
  <Lines>11</Lines>
  <Paragraphs>3</Paragraphs>
  <ScaleCrop>false</ScaleCrop>
  <Company>http:/sdwm.org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2018-12-11T12:28:00Z</dcterms:created>
  <dcterms:modified xsi:type="dcterms:W3CDTF">2019-06-08T11:23:00Z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