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F98" w:rsidRDefault="0040654E">
      <w:pPr>
        <w:spacing w:line="360" w:lineRule="auto"/>
        <w:ind w:firstLineChars="50" w:firstLine="140"/>
        <w:jc w:val="center"/>
        <w:rPr>
          <w:rFonts w:ascii="宋体" w:hAnsi="宋体"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bCs/>
          <w:color w:val="000000"/>
          <w:sz w:val="28"/>
          <w:szCs w:val="28"/>
        </w:rPr>
        <w:t>习作</w:t>
      </w:r>
      <w:r>
        <w:rPr>
          <w:rFonts w:ascii="宋体" w:hAnsi="宋体" w:cs="楷体" w:hint="eastAsia"/>
          <w:bCs/>
          <w:color w:val="000000"/>
          <w:sz w:val="28"/>
          <w:szCs w:val="28"/>
        </w:rPr>
        <w:t>·</w:t>
      </w:r>
      <w:r>
        <w:rPr>
          <w:rFonts w:ascii="宋体" w:hAnsi="宋体" w:hint="eastAsia"/>
          <w:bCs/>
          <w:color w:val="000000"/>
          <w:sz w:val="28"/>
          <w:szCs w:val="28"/>
        </w:rPr>
        <w:t>介绍国宝大熊猫</w:t>
      </w:r>
    </w:p>
    <w:p w:rsidR="00F46F98" w:rsidRDefault="0040654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F46F98" w:rsidRDefault="0040654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针对教材提出的问题，搜集国宝大熊猫的相关资料信息。</w:t>
      </w:r>
    </w:p>
    <w:p w:rsidR="00F46F98" w:rsidRDefault="0040654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初步学习整合信息，从不同方面介绍国宝大熊猫。</w:t>
      </w:r>
    </w:p>
    <w:p w:rsidR="00F46F98" w:rsidRDefault="0040654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语句要通顺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调理要清晰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内容要清楚明白。能适当的用上一些说明方法。</w:t>
      </w:r>
    </w:p>
    <w:p w:rsidR="00F46F98" w:rsidRDefault="0040654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教学重点：初步学习整合大熊猫的信息，从不同方面介绍大熊猫。</w:t>
      </w:r>
    </w:p>
    <w:p w:rsidR="00F46F98" w:rsidRDefault="0040654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教学难点：能恰当的用上一定的说明方法，文从字顺，条理清晰地写作。</w:t>
      </w:r>
    </w:p>
    <w:p w:rsidR="00F46F98" w:rsidRDefault="0040654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教具准备：课件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学生搜集大熊猫的资料</w:t>
      </w:r>
    </w:p>
    <w:p w:rsidR="00F46F98" w:rsidRDefault="0040654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F46F98" w:rsidRDefault="0040654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F46F98" w:rsidRDefault="0040654E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第一课时</w:t>
      </w:r>
    </w:p>
    <w:p w:rsidR="00F46F98" w:rsidRDefault="0040654E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一、出示大熊猫的图片，交流搜集的大熊猫的信息。</w:t>
      </w:r>
    </w:p>
    <w:p w:rsidR="00F46F98" w:rsidRDefault="0040654E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同学们见过真的大熊猫吗？在哪见过？你对它有哪些了解？</w:t>
      </w:r>
    </w:p>
    <w:p w:rsidR="00F46F98" w:rsidRDefault="0040654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【设计意图：出示大熊猫图片，让学生再现生活场景，便于学生思维的激活，激起表达的欲望。为后面的话题交流创设了轻松地氛围。】</w:t>
      </w:r>
    </w:p>
    <w:p w:rsidR="00F46F98" w:rsidRDefault="0040654E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教师讲述，明确任务：大熊猫是我国的国宝，属于国家一级保护动物。这节</w:t>
      </w:r>
    </w:p>
    <w:p w:rsidR="00F46F98" w:rsidRDefault="0040654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课我们从不同方面来介绍大熊猫，让我们通过交流多一些对它的了解认识。</w:t>
      </w:r>
    </w:p>
    <w:p w:rsidR="00F46F98" w:rsidRDefault="0040654E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出示交流的问题</w:t>
      </w:r>
    </w:p>
    <w:p w:rsidR="00F46F98" w:rsidRDefault="0040654E">
      <w:pPr>
        <w:pStyle w:val="1"/>
        <w:spacing w:line="360" w:lineRule="auto"/>
        <w:ind w:left="360"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）大熊猫是猫吗？</w:t>
      </w:r>
    </w:p>
    <w:p w:rsidR="00F46F98" w:rsidRDefault="0040654E">
      <w:pPr>
        <w:pStyle w:val="1"/>
        <w:spacing w:line="360" w:lineRule="auto"/>
        <w:ind w:left="360"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）大熊猫吃什么？</w:t>
      </w:r>
    </w:p>
    <w:p w:rsidR="00F46F98" w:rsidRDefault="0040654E">
      <w:pPr>
        <w:pStyle w:val="1"/>
        <w:spacing w:line="360" w:lineRule="auto"/>
        <w:ind w:left="360"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）大熊猫生活在什么地方？</w:t>
      </w:r>
    </w:p>
    <w:p w:rsidR="00F46F98" w:rsidRDefault="0040654E">
      <w:pPr>
        <w:pStyle w:val="1"/>
        <w:spacing w:line="360" w:lineRule="auto"/>
        <w:ind w:left="360"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）大熊猫身上哪些地方是白的？哪些地方是黑的？</w:t>
      </w:r>
    </w:p>
    <w:p w:rsidR="00F46F98" w:rsidRDefault="0040654E">
      <w:pPr>
        <w:pStyle w:val="1"/>
        <w:spacing w:line="360" w:lineRule="auto"/>
        <w:ind w:left="360"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5</w:t>
      </w:r>
      <w:r>
        <w:rPr>
          <w:rFonts w:ascii="宋体" w:hAnsi="宋体" w:hint="eastAsia"/>
          <w:color w:val="000000"/>
          <w:sz w:val="28"/>
          <w:szCs w:val="28"/>
        </w:rPr>
        <w:t>）大熊猫为什么被视为中国的国宝？</w:t>
      </w:r>
    </w:p>
    <w:p w:rsidR="00F46F98" w:rsidRDefault="0040654E">
      <w:pPr>
        <w:pStyle w:val="1"/>
        <w:spacing w:line="360" w:lineRule="auto"/>
        <w:ind w:left="360"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……</w:t>
      </w:r>
    </w:p>
    <w:p w:rsidR="00F46F98" w:rsidRDefault="0040654E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组内交流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推选代表全班交流</w:t>
      </w:r>
    </w:p>
    <w:p w:rsidR="00F46F98" w:rsidRDefault="0040654E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教师相机板书</w:t>
      </w:r>
      <w:r>
        <w:rPr>
          <w:rFonts w:ascii="宋体" w:hAnsi="宋体" w:hint="eastAsia"/>
          <w:color w:val="000000"/>
          <w:sz w:val="28"/>
          <w:szCs w:val="28"/>
        </w:rPr>
        <w:t>:</w:t>
      </w:r>
    </w:p>
    <w:p w:rsidR="00F46F98" w:rsidRDefault="0040654E">
      <w:pPr>
        <w:pStyle w:val="1"/>
        <w:spacing w:line="360" w:lineRule="auto"/>
        <w:ind w:left="360"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样子</w:t>
      </w: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门类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分布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食物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数量……</w:t>
      </w:r>
    </w:p>
    <w:p w:rsidR="00F46F98" w:rsidRDefault="0040654E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【设计意图：引领学生学习抓住关键词提取信息的学习意识，为接下来的写作梳理提纲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F46F98" w:rsidRDefault="0040654E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明确写作要求</w:t>
      </w:r>
    </w:p>
    <w:p w:rsidR="00F46F98" w:rsidRDefault="0040654E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整合信息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确定从几个不同的方面进行介绍。</w:t>
      </w:r>
    </w:p>
    <w:p w:rsidR="00F46F98" w:rsidRDefault="0040654E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信息要准确，语句要通顺，内容要清楚，结构要完整。</w:t>
      </w:r>
    </w:p>
    <w:p w:rsidR="00F46F98" w:rsidRDefault="0040654E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会使用恰当的说明方法。</w:t>
      </w:r>
    </w:p>
    <w:p w:rsidR="00F46F98" w:rsidRDefault="0040654E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整合资料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自主写作。</w:t>
      </w:r>
    </w:p>
    <w:p w:rsidR="00F46F98" w:rsidRDefault="0040654E">
      <w:pPr>
        <w:pStyle w:val="1"/>
        <w:spacing w:line="360" w:lineRule="auto"/>
        <w:ind w:left="360" w:firstLineChars="0" w:firstLine="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F46F98" w:rsidRDefault="0040654E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一、展示作品，评价交流</w:t>
      </w:r>
    </w:p>
    <w:p w:rsidR="00F46F98" w:rsidRDefault="0040654E">
      <w:pPr>
        <w:pStyle w:val="1"/>
        <w:numPr>
          <w:ilvl w:val="0"/>
          <w:numId w:val="3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教师随机抽取小组学生作品展示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师生共同点评。</w:t>
      </w:r>
    </w:p>
    <w:p w:rsidR="00F46F98" w:rsidRDefault="0040654E">
      <w:pPr>
        <w:pStyle w:val="1"/>
        <w:spacing w:line="360" w:lineRule="auto"/>
        <w:ind w:left="360"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展示学生作品，先学生评价，老师再补充评价，点拨指导。</w:t>
      </w:r>
    </w:p>
    <w:p w:rsidR="00F46F98" w:rsidRDefault="0040654E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【设计意图：作品展示，更能彰显学生的成就，提升写作的兴趣，尊重学生的个性认知，提升了学生的欣赏水平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F46F98" w:rsidRDefault="0040654E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二、组内互评，互改，教师巡视，相机关注指导</w:t>
      </w:r>
    </w:p>
    <w:p w:rsidR="00F46F98" w:rsidRDefault="0040654E">
      <w:pPr>
        <w:pStyle w:val="1"/>
        <w:spacing w:line="360" w:lineRule="auto"/>
        <w:ind w:firstLineChars="0" w:firstLine="0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【设计意图：这样的设计，便于学生相互取长补短，互相促进，相互提升。】</w:t>
      </w:r>
    </w:p>
    <w:p w:rsidR="00F46F98" w:rsidRDefault="0040654E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三、整理誊写</w:t>
      </w:r>
    </w:p>
    <w:p w:rsidR="00F46F98" w:rsidRDefault="0040654E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板书设计：</w:t>
      </w:r>
    </w:p>
    <w:p w:rsidR="00F46F98" w:rsidRDefault="0040654E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介绍国宝大熊猫</w:t>
      </w:r>
    </w:p>
    <w:p w:rsidR="00F46F98" w:rsidRDefault="0040654E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整理信息</w:t>
      </w:r>
    </w:p>
    <w:p w:rsidR="00F46F98" w:rsidRDefault="0040654E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学会使用说明方法</w:t>
      </w:r>
    </w:p>
    <w:p w:rsidR="00F46F98" w:rsidRDefault="00F46F98">
      <w:pPr>
        <w:spacing w:line="360" w:lineRule="auto"/>
        <w:rPr>
          <w:sz w:val="28"/>
          <w:szCs w:val="28"/>
        </w:rPr>
      </w:pPr>
    </w:p>
    <w:sectPr w:rsidR="00F46F9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54E" w:rsidRDefault="0040654E">
      <w:r>
        <w:separator/>
      </w:r>
    </w:p>
  </w:endnote>
  <w:endnote w:type="continuationSeparator" w:id="0">
    <w:p w:rsidR="0040654E" w:rsidRDefault="00406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F98" w:rsidRDefault="00F46F98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54E" w:rsidRDefault="0040654E">
      <w:r>
        <w:separator/>
      </w:r>
    </w:p>
  </w:footnote>
  <w:footnote w:type="continuationSeparator" w:id="0">
    <w:p w:rsidR="0040654E" w:rsidRDefault="00406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1D01"/>
    <w:multiLevelType w:val="multilevel"/>
    <w:tmpl w:val="089A1D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D33FA2"/>
    <w:multiLevelType w:val="multilevel"/>
    <w:tmpl w:val="1ED33FA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A412693"/>
    <w:multiLevelType w:val="multilevel"/>
    <w:tmpl w:val="5A41269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F7943"/>
    <w:rsid w:val="0040654E"/>
    <w:rsid w:val="00A82B9C"/>
    <w:rsid w:val="00F46F98"/>
    <w:rsid w:val="012F7943"/>
    <w:rsid w:val="0AE92F9F"/>
    <w:rsid w:val="26E67AF0"/>
    <w:rsid w:val="4B9940C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3</Pages>
  <Words>127</Words>
  <Characters>729</Characters>
  <Application>Microsoft Office Word</Application>
  <DocSecurity>0</DocSecurity>
  <Lines>6</Lines>
  <Paragraphs>1</Paragraphs>
  <ScaleCrop>false</ScaleCrop>
  <Company>http:/sdwm.org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2018-12-13T15:08:00Z</dcterms:created>
  <dcterms:modified xsi:type="dcterms:W3CDTF">2019-06-08T11:22:00Z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