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A41" w:rsidRDefault="00394194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bCs w:val="0"/>
          <w:color w:val="000000"/>
          <w:sz w:val="28"/>
          <w:szCs w:val="28"/>
        </w:rPr>
        <w:t>27</w:t>
      </w:r>
      <w:r>
        <w:rPr>
          <w:rStyle w:val="a6"/>
          <w:rFonts w:ascii="宋体" w:hAnsi="宋体" w:cs="楷体_GB2312" w:hint="eastAsia"/>
          <w:b w:val="0"/>
          <w:bCs w:val="0"/>
          <w:color w:val="000000"/>
          <w:sz w:val="28"/>
          <w:szCs w:val="28"/>
        </w:rPr>
        <w:t>漏</w:t>
      </w:r>
    </w:p>
    <w:p w:rsidR="005B0A41" w:rsidRDefault="00394194">
      <w:pPr>
        <w:spacing w:line="360" w:lineRule="auto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color w:val="000000"/>
          <w:sz w:val="28"/>
          <w:szCs w:val="28"/>
        </w:rPr>
        <w:t>教学目标</w:t>
      </w:r>
      <w:r>
        <w:rPr>
          <w:rFonts w:ascii="宋体" w:hAnsi="宋体" w:cs="楷体_GB2312" w:hint="eastAsia"/>
          <w:b/>
          <w:color w:val="000000"/>
          <w:sz w:val="28"/>
          <w:szCs w:val="28"/>
        </w:rPr>
        <w:t>：</w:t>
      </w:r>
    </w:p>
    <w:p w:rsidR="005B0A41" w:rsidRDefault="00394194">
      <w:pPr>
        <w:spacing w:line="360" w:lineRule="auto"/>
        <w:ind w:firstLineChars="100" w:firstLine="280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1.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认识脊、颠、旋等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9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个生字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,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学写漏、喂、胖等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13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个生字。指导写好喂、贼两个字，</w:t>
      </w:r>
      <w:proofErr w:type="gramStart"/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喂不要</w:t>
      </w:r>
      <w:proofErr w:type="gramEnd"/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都加一撇，</w:t>
      </w:r>
      <w:proofErr w:type="gramStart"/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贼不要</w:t>
      </w:r>
      <w:proofErr w:type="gramEnd"/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漏掉一撇。</w:t>
      </w:r>
    </w:p>
    <w:p w:rsidR="005B0A41" w:rsidRDefault="00394194">
      <w:pPr>
        <w:spacing w:line="360" w:lineRule="auto"/>
        <w:ind w:firstLineChars="100" w:firstLine="280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2.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能有感情地朗读课文，体会故事的趣味性。</w:t>
      </w:r>
    </w:p>
    <w:p w:rsidR="005B0A41" w:rsidRDefault="00394194">
      <w:pPr>
        <w:spacing w:line="360" w:lineRule="auto"/>
        <w:ind w:firstLineChars="100" w:firstLine="280"/>
        <w:rPr>
          <w:rStyle w:val="a6"/>
          <w:rFonts w:ascii="宋体" w:hAnsi="宋体"/>
          <w:b w:val="0"/>
          <w:color w:val="000000"/>
          <w:sz w:val="28"/>
          <w:szCs w:val="28"/>
        </w:rPr>
      </w:pP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3.</w:t>
      </w:r>
      <w:r>
        <w:rPr>
          <w:rStyle w:val="a6"/>
          <w:rFonts w:ascii="宋体" w:hAnsi="宋体" w:hint="eastAsia"/>
          <w:b w:val="0"/>
          <w:color w:val="000000"/>
          <w:sz w:val="28"/>
          <w:szCs w:val="28"/>
        </w:rPr>
        <w:t>能借助示意图复述故事。</w:t>
      </w:r>
    </w:p>
    <w:p w:rsidR="005B0A41" w:rsidRDefault="00394194">
      <w:pPr>
        <w:spacing w:line="360" w:lineRule="auto"/>
        <w:rPr>
          <w:rFonts w:ascii="宋体" w:hAnsi="宋体" w:cs="楷体_GB2312"/>
          <w:bCs/>
          <w:color w:val="00000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color w:val="000000"/>
          <w:sz w:val="28"/>
          <w:szCs w:val="28"/>
        </w:rPr>
        <w:t>教学重点：</w:t>
      </w:r>
      <w:r>
        <w:rPr>
          <w:rFonts w:ascii="宋体" w:hAnsi="宋体" w:hint="eastAsia"/>
          <w:color w:val="000000"/>
          <w:sz w:val="28"/>
          <w:szCs w:val="28"/>
        </w:rPr>
        <w:t>有感情地朗读课文，体会故事的趣味。</w:t>
      </w:r>
    </w:p>
    <w:p w:rsidR="005B0A41" w:rsidRDefault="00394194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b w:val="0"/>
          <w:bCs w:val="0"/>
          <w:color w:val="000000"/>
          <w:kern w:val="2"/>
          <w:sz w:val="28"/>
          <w:szCs w:val="28"/>
        </w:rPr>
      </w:pPr>
      <w:r>
        <w:rPr>
          <w:rStyle w:val="a6"/>
          <w:rFonts w:cs="楷体_GB2312" w:hint="eastAsia"/>
          <w:b w:val="0"/>
          <w:color w:val="000000"/>
          <w:sz w:val="28"/>
          <w:szCs w:val="28"/>
        </w:rPr>
        <w:t>教学难点：</w:t>
      </w:r>
      <w:r>
        <w:rPr>
          <w:rFonts w:cs="Calibri" w:hint="eastAsia"/>
          <w:color w:val="000000"/>
          <w:kern w:val="2"/>
          <w:sz w:val="28"/>
          <w:szCs w:val="28"/>
        </w:rPr>
        <w:t>借助示意图复述故事</w:t>
      </w:r>
      <w:r>
        <w:rPr>
          <w:rStyle w:val="a6"/>
          <w:rFonts w:hint="eastAsia"/>
          <w:b w:val="0"/>
          <w:bCs w:val="0"/>
          <w:color w:val="000000"/>
          <w:kern w:val="2"/>
          <w:sz w:val="28"/>
          <w:szCs w:val="28"/>
        </w:rPr>
        <w:t>。</w:t>
      </w:r>
    </w:p>
    <w:p w:rsidR="005B0A41" w:rsidRDefault="00394194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b w:val="0"/>
          <w:bCs w:val="0"/>
          <w:color w:val="000000"/>
          <w:kern w:val="2"/>
          <w:sz w:val="28"/>
          <w:szCs w:val="28"/>
        </w:rPr>
      </w:pPr>
      <w:r>
        <w:rPr>
          <w:rStyle w:val="a6"/>
          <w:rFonts w:cs="楷体_GB2312" w:hint="eastAsia"/>
          <w:b w:val="0"/>
          <w:color w:val="000000"/>
          <w:sz w:val="28"/>
          <w:szCs w:val="28"/>
        </w:rPr>
        <w:t>教学准备：</w:t>
      </w:r>
      <w:r>
        <w:rPr>
          <w:rStyle w:val="a6"/>
          <w:rFonts w:hint="eastAsia"/>
          <w:b w:val="0"/>
          <w:bCs w:val="0"/>
          <w:color w:val="000000"/>
          <w:kern w:val="2"/>
          <w:sz w:val="28"/>
          <w:szCs w:val="28"/>
        </w:rPr>
        <w:t>教师：搜集图片，制作课件。学生：预习故事。</w:t>
      </w:r>
    </w:p>
    <w:p w:rsidR="005B0A41" w:rsidRDefault="00394194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b w:val="0"/>
          <w:bCs w:val="0"/>
          <w:color w:val="000000"/>
          <w:kern w:val="2"/>
          <w:sz w:val="28"/>
          <w:szCs w:val="28"/>
        </w:rPr>
      </w:pPr>
      <w:r>
        <w:rPr>
          <w:rFonts w:cs="楷体_GB2312" w:hint="eastAsia"/>
          <w:color w:val="000000"/>
          <w:sz w:val="28"/>
          <w:szCs w:val="28"/>
        </w:rPr>
        <w:t>教学时数：</w:t>
      </w:r>
      <w:r>
        <w:rPr>
          <w:rStyle w:val="a6"/>
          <w:rFonts w:hint="eastAsia"/>
          <w:b w:val="0"/>
          <w:bCs w:val="0"/>
          <w:color w:val="000000"/>
          <w:kern w:val="2"/>
          <w:sz w:val="28"/>
          <w:szCs w:val="28"/>
        </w:rPr>
        <w:t>2</w:t>
      </w:r>
      <w:r>
        <w:rPr>
          <w:rStyle w:val="a6"/>
          <w:rFonts w:hint="eastAsia"/>
          <w:b w:val="0"/>
          <w:bCs w:val="0"/>
          <w:color w:val="000000"/>
          <w:kern w:val="2"/>
          <w:sz w:val="28"/>
          <w:szCs w:val="28"/>
        </w:rPr>
        <w:t>课时</w:t>
      </w:r>
    </w:p>
    <w:p w:rsidR="005B0A41" w:rsidRDefault="00394194">
      <w:pPr>
        <w:pStyle w:val="a5"/>
        <w:shd w:val="clear" w:color="auto" w:fill="FFFFFF"/>
        <w:spacing w:before="0" w:beforeAutospacing="0" w:after="0" w:afterAutospacing="0" w:line="360" w:lineRule="auto"/>
        <w:rPr>
          <w:rStyle w:val="a6"/>
          <w:rFonts w:cs="楷体_GB2312"/>
          <w:b w:val="0"/>
          <w:color w:val="000000"/>
          <w:sz w:val="28"/>
          <w:szCs w:val="28"/>
        </w:rPr>
      </w:pPr>
      <w:r>
        <w:rPr>
          <w:rStyle w:val="a6"/>
          <w:rFonts w:cs="楷体_GB2312" w:hint="eastAsia"/>
          <w:b w:val="0"/>
          <w:color w:val="000000"/>
          <w:sz w:val="28"/>
          <w:szCs w:val="28"/>
        </w:rPr>
        <w:t>教学过程：</w:t>
      </w:r>
    </w:p>
    <w:p w:rsidR="005B0A41" w:rsidRDefault="00394194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rStyle w:val="a6"/>
          <w:rFonts w:cs="楷体_GB2312"/>
          <w:b w:val="0"/>
          <w:color w:val="000000"/>
          <w:sz w:val="28"/>
          <w:szCs w:val="28"/>
        </w:rPr>
      </w:pPr>
      <w:r>
        <w:rPr>
          <w:rStyle w:val="a6"/>
          <w:rFonts w:cs="宋体" w:hint="eastAsia"/>
          <w:b w:val="0"/>
          <w:color w:val="000000"/>
          <w:sz w:val="28"/>
          <w:szCs w:val="28"/>
        </w:rPr>
        <w:t>第一课时</w:t>
      </w:r>
    </w:p>
    <w:p w:rsidR="005B0A41" w:rsidRDefault="00394194">
      <w:pPr>
        <w:pStyle w:val="a5"/>
        <w:shd w:val="clear" w:color="auto" w:fill="FFFFFF"/>
        <w:spacing w:before="0" w:beforeAutospacing="0" w:after="0" w:afterAutospacing="0" w:line="360" w:lineRule="auto"/>
        <w:rPr>
          <w:rFonts w:cs="Times New Roman"/>
          <w:b/>
          <w:color w:val="000000"/>
          <w:sz w:val="28"/>
          <w:szCs w:val="28"/>
        </w:rPr>
      </w:pPr>
      <w:r>
        <w:rPr>
          <w:rStyle w:val="a6"/>
          <w:rFonts w:cs="楷体_GB2312" w:hint="eastAsia"/>
          <w:b w:val="0"/>
          <w:color w:val="000000"/>
          <w:sz w:val="28"/>
          <w:szCs w:val="28"/>
        </w:rPr>
        <w:t>一、谈话导入，揭题解题</w:t>
      </w:r>
    </w:p>
    <w:p w:rsidR="005B0A41" w:rsidRDefault="00394194">
      <w:pPr>
        <w:pStyle w:val="a5"/>
        <w:shd w:val="clear" w:color="auto" w:fill="FFFFFF"/>
        <w:spacing w:before="0" w:beforeAutospacing="0" w:after="0" w:afterAutospacing="0" w:line="360" w:lineRule="auto"/>
        <w:rPr>
          <w:bCs/>
          <w:color w:val="000000"/>
          <w:sz w:val="28"/>
          <w:szCs w:val="28"/>
        </w:rPr>
      </w:pPr>
      <w:r>
        <w:rPr>
          <w:rFonts w:cs="楷体_GB2312" w:hint="eastAsia"/>
          <w:color w:val="000000"/>
          <w:sz w:val="28"/>
          <w:szCs w:val="28"/>
        </w:rPr>
        <w:t xml:space="preserve">1.  </w:t>
      </w:r>
      <w:r>
        <w:rPr>
          <w:rFonts w:hint="eastAsia"/>
          <w:bCs/>
          <w:color w:val="000000"/>
          <w:sz w:val="28"/>
          <w:szCs w:val="28"/>
        </w:rPr>
        <w:t>同学们喜欢读故事吗？为什么喜欢？</w:t>
      </w:r>
    </w:p>
    <w:p w:rsidR="005B0A41" w:rsidRDefault="00394194">
      <w:pPr>
        <w:pStyle w:val="a5"/>
        <w:shd w:val="clear" w:color="auto" w:fill="FFFFFF"/>
        <w:spacing w:before="0" w:beforeAutospacing="0" w:after="0" w:afterAutospacing="0" w:line="360" w:lineRule="auto"/>
        <w:rPr>
          <w:rFonts w:cs="楷体_GB2312"/>
          <w:color w:val="000000"/>
          <w:sz w:val="28"/>
          <w:szCs w:val="28"/>
        </w:rPr>
      </w:pPr>
      <w:r>
        <w:rPr>
          <w:rFonts w:cs="楷体_GB2312" w:hint="eastAsia"/>
          <w:color w:val="000000"/>
          <w:sz w:val="28"/>
          <w:szCs w:val="28"/>
        </w:rPr>
        <w:t>【设计意图：学生都喜欢读故事，引导他们回忆曾经读过的故事，发现故事的特点，比如故事里的动物会说话，故事里的人物很可爱，故事的情节很有趣等等，唤起学生读故事的兴趣。】</w:t>
      </w:r>
    </w:p>
    <w:p w:rsidR="005B0A41" w:rsidRDefault="00394194">
      <w:pPr>
        <w:pStyle w:val="a5"/>
        <w:shd w:val="clear" w:color="auto" w:fill="FFFFFF"/>
        <w:spacing w:before="0" w:beforeAutospacing="0" w:after="0" w:afterAutospacing="0" w:line="360" w:lineRule="auto"/>
        <w:rPr>
          <w:rFonts w:cs="楷体_GB2312"/>
          <w:color w:val="000000"/>
          <w:sz w:val="28"/>
          <w:szCs w:val="28"/>
        </w:rPr>
      </w:pPr>
      <w:r>
        <w:rPr>
          <w:rFonts w:cs="楷体_GB2312" w:hint="eastAsia"/>
          <w:color w:val="000000"/>
          <w:sz w:val="28"/>
          <w:szCs w:val="28"/>
        </w:rPr>
        <w:t>2</w:t>
      </w:r>
      <w:r>
        <w:rPr>
          <w:rFonts w:cs="楷体_GB2312" w:hint="eastAsia"/>
          <w:color w:val="000000"/>
          <w:sz w:val="28"/>
          <w:szCs w:val="28"/>
        </w:rPr>
        <w:t>．出示课题。（漏），老师要跟大家一起学一篇有趣的故事——《漏》，这个故事的题目很特别，只有一个字，但是这篇故事却很长，需要我们慢慢读，请看预习提示：</w:t>
      </w:r>
    </w:p>
    <w:p w:rsidR="005B0A41" w:rsidRDefault="00394194">
      <w:pPr>
        <w:pStyle w:val="a5"/>
        <w:shd w:val="clear" w:color="auto" w:fill="FFFFFF"/>
        <w:spacing w:before="0" w:beforeAutospacing="0" w:after="0" w:afterAutospacing="0" w:line="360" w:lineRule="auto"/>
        <w:rPr>
          <w:rFonts w:cs="楷体_GB2312"/>
          <w:color w:val="000000"/>
          <w:sz w:val="28"/>
          <w:szCs w:val="28"/>
        </w:rPr>
      </w:pPr>
      <w:r>
        <w:rPr>
          <w:rFonts w:cs="楷体_GB2312" w:hint="eastAsia"/>
          <w:color w:val="000000"/>
          <w:sz w:val="28"/>
          <w:szCs w:val="28"/>
        </w:rPr>
        <w:t>（</w:t>
      </w:r>
      <w:r>
        <w:rPr>
          <w:rFonts w:cs="楷体_GB2312" w:hint="eastAsia"/>
          <w:color w:val="000000"/>
          <w:sz w:val="28"/>
          <w:szCs w:val="28"/>
        </w:rPr>
        <w:t>1</w:t>
      </w:r>
      <w:r>
        <w:rPr>
          <w:rFonts w:cs="楷体_GB2312" w:hint="eastAsia"/>
          <w:color w:val="000000"/>
          <w:sz w:val="28"/>
          <w:szCs w:val="28"/>
        </w:rPr>
        <w:t>）借助注音读课文，给每个自然段标上序号</w:t>
      </w:r>
      <w:bookmarkStart w:id="0" w:name="_GoBack"/>
      <w:bookmarkEnd w:id="0"/>
    </w:p>
    <w:p w:rsidR="005B0A41" w:rsidRDefault="00394194">
      <w:pPr>
        <w:pStyle w:val="a5"/>
        <w:shd w:val="clear" w:color="auto" w:fill="FFFFFF"/>
        <w:spacing w:before="0" w:beforeAutospacing="0" w:after="0" w:afterAutospacing="0" w:line="360" w:lineRule="auto"/>
        <w:rPr>
          <w:rFonts w:cs="楷体_GB2312"/>
          <w:color w:val="000000"/>
          <w:sz w:val="28"/>
          <w:szCs w:val="28"/>
        </w:rPr>
      </w:pPr>
      <w:r>
        <w:rPr>
          <w:rFonts w:cs="楷体_GB2312" w:hint="eastAsia"/>
          <w:color w:val="000000"/>
          <w:sz w:val="28"/>
          <w:szCs w:val="28"/>
        </w:rPr>
        <w:lastRenderedPageBreak/>
        <w:t>（</w:t>
      </w:r>
      <w:r>
        <w:rPr>
          <w:rFonts w:cs="楷体_GB2312" w:hint="eastAsia"/>
          <w:color w:val="000000"/>
          <w:sz w:val="28"/>
          <w:szCs w:val="28"/>
        </w:rPr>
        <w:t>2</w:t>
      </w:r>
      <w:r>
        <w:rPr>
          <w:rFonts w:cs="楷体_GB2312" w:hint="eastAsia"/>
          <w:color w:val="000000"/>
          <w:sz w:val="28"/>
          <w:szCs w:val="28"/>
        </w:rPr>
        <w:t>）认读思考：老爷爷和老婆婆说的漏，是指——；老虎和</w:t>
      </w:r>
      <w:proofErr w:type="gramStart"/>
      <w:r>
        <w:rPr>
          <w:rFonts w:cs="楷体_GB2312" w:hint="eastAsia"/>
          <w:color w:val="000000"/>
          <w:sz w:val="28"/>
          <w:szCs w:val="28"/>
        </w:rPr>
        <w:t>贼认为</w:t>
      </w:r>
      <w:proofErr w:type="gramEnd"/>
      <w:r>
        <w:rPr>
          <w:rFonts w:cs="楷体_GB2312" w:hint="eastAsia"/>
          <w:color w:val="000000"/>
          <w:sz w:val="28"/>
          <w:szCs w:val="28"/>
        </w:rPr>
        <w:t>“漏”是——</w:t>
      </w:r>
    </w:p>
    <w:p w:rsidR="005B0A41" w:rsidRDefault="0039419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二、初读课文，学习生字</w:t>
      </w:r>
    </w:p>
    <w:p w:rsidR="005B0A41" w:rsidRDefault="0039419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1.</w:t>
      </w:r>
      <w:r>
        <w:rPr>
          <w:rFonts w:ascii="宋体" w:hAnsi="宋体" w:cs="楷体_GB2312" w:hint="eastAsia"/>
          <w:color w:val="000000"/>
          <w:sz w:val="28"/>
          <w:szCs w:val="28"/>
        </w:rPr>
        <w:t>自由朗读课文，注意读准字音，读通句子。</w:t>
      </w:r>
    </w:p>
    <w:p w:rsidR="005B0A41" w:rsidRDefault="0039419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2.</w:t>
      </w:r>
      <w:r>
        <w:rPr>
          <w:rFonts w:ascii="宋体" w:hAnsi="宋体" w:cs="楷体_GB2312" w:hint="eastAsia"/>
          <w:color w:val="000000"/>
          <w:sz w:val="28"/>
          <w:szCs w:val="28"/>
        </w:rPr>
        <w:t>小组合作认读词语。</w:t>
      </w:r>
    </w:p>
    <w:p w:rsidR="005B0A41" w:rsidRDefault="0039419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出示词语：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</w:t>
      </w:r>
      <w:r>
        <w:rPr>
          <w:rFonts w:ascii="宋体" w:hAnsi="宋体" w:cs="楷体_GB2312" w:hint="eastAsia"/>
          <w:color w:val="000000"/>
          <w:sz w:val="28"/>
          <w:szCs w:val="28"/>
        </w:rPr>
        <w:t>脊背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 </w:t>
      </w:r>
      <w:r>
        <w:rPr>
          <w:rFonts w:ascii="宋体" w:hAnsi="宋体" w:cs="楷体_GB2312" w:hint="eastAsia"/>
          <w:color w:val="000000"/>
          <w:sz w:val="28"/>
          <w:szCs w:val="28"/>
        </w:rPr>
        <w:t>胸脯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 </w:t>
      </w:r>
      <w:r>
        <w:rPr>
          <w:rFonts w:ascii="宋体" w:hAnsi="宋体" w:cs="楷体_GB2312" w:hint="eastAsia"/>
          <w:color w:val="000000"/>
          <w:sz w:val="28"/>
          <w:szCs w:val="28"/>
        </w:rPr>
        <w:t>窟窿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 </w:t>
      </w:r>
      <w:r>
        <w:rPr>
          <w:rFonts w:ascii="宋体" w:hAnsi="宋体" w:cs="楷体_GB2312" w:hint="eastAsia"/>
          <w:color w:val="000000"/>
          <w:sz w:val="28"/>
          <w:szCs w:val="28"/>
        </w:rPr>
        <w:t>翻山越岭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 </w:t>
      </w:r>
      <w:r>
        <w:rPr>
          <w:rFonts w:ascii="宋体" w:hAnsi="宋体" w:cs="楷体_GB2312" w:hint="eastAsia"/>
          <w:color w:val="000000"/>
          <w:sz w:val="28"/>
          <w:szCs w:val="28"/>
        </w:rPr>
        <w:t>走南闯北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  </w:t>
      </w:r>
      <w:r>
        <w:rPr>
          <w:rFonts w:ascii="宋体" w:hAnsi="宋体" w:cs="楷体_GB2312" w:hint="eastAsia"/>
          <w:color w:val="000000"/>
          <w:sz w:val="28"/>
          <w:szCs w:val="28"/>
        </w:rPr>
        <w:t>旋风</w:t>
      </w:r>
    </w:p>
    <w:p w:rsidR="005B0A41" w:rsidRDefault="0039419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预设点：</w:t>
      </w:r>
    </w:p>
    <w:p w:rsidR="005B0A41" w:rsidRDefault="00394194">
      <w:pPr>
        <w:numPr>
          <w:ilvl w:val="0"/>
          <w:numId w:val="1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“脊背”的“脊”应读三声。</w:t>
      </w:r>
    </w:p>
    <w:p w:rsidR="005B0A41" w:rsidRDefault="00394194">
      <w:pPr>
        <w:numPr>
          <w:ilvl w:val="0"/>
          <w:numId w:val="1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“窟窿”第二个字读轻声。</w:t>
      </w:r>
    </w:p>
    <w:p w:rsidR="005B0A41" w:rsidRDefault="00394194">
      <w:pPr>
        <w:numPr>
          <w:ilvl w:val="0"/>
          <w:numId w:val="1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“颠”这个字的读音要注意，应读</w:t>
      </w:r>
      <w:r>
        <w:rPr>
          <w:rFonts w:ascii="宋体" w:hAnsi="宋体" w:cs="楷体_GB2312" w:hint="eastAsia"/>
          <w:color w:val="000000"/>
          <w:sz w:val="28"/>
          <w:szCs w:val="28"/>
        </w:rPr>
        <w:t>di</w:t>
      </w:r>
      <w:r>
        <w:rPr>
          <w:rFonts w:ascii="宋体" w:hAnsi="宋体" w:cs="楷体_GB2312" w:hint="eastAsia"/>
          <w:color w:val="000000"/>
          <w:sz w:val="28"/>
          <w:szCs w:val="28"/>
        </w:rPr>
        <w:t>ā</w:t>
      </w:r>
      <w:r>
        <w:rPr>
          <w:rFonts w:ascii="宋体" w:hAnsi="宋体" w:cs="楷体_GB2312" w:hint="eastAsia"/>
          <w:color w:val="000000"/>
          <w:sz w:val="28"/>
          <w:szCs w:val="28"/>
        </w:rPr>
        <w:t>n</w:t>
      </w:r>
      <w:r>
        <w:rPr>
          <w:rFonts w:ascii="宋体" w:hAnsi="宋体" w:cs="楷体_GB2312" w:hint="eastAsia"/>
          <w:color w:val="000000"/>
          <w:sz w:val="28"/>
          <w:szCs w:val="28"/>
        </w:rPr>
        <w:t>，不要读错。</w:t>
      </w:r>
    </w:p>
    <w:p w:rsidR="005B0A41" w:rsidRDefault="00394194">
      <w:pPr>
        <w:numPr>
          <w:ilvl w:val="0"/>
          <w:numId w:val="2"/>
        </w:num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默读课文，并思考课文写了件什么事？</w:t>
      </w:r>
    </w:p>
    <w:p w:rsidR="005B0A41" w:rsidRDefault="00394194">
      <w:pPr>
        <w:pStyle w:val="a5"/>
        <w:shd w:val="clear" w:color="auto" w:fill="FFFFFF"/>
        <w:spacing w:before="0" w:beforeAutospacing="0" w:after="0" w:afterAutospacing="0" w:line="360" w:lineRule="auto"/>
        <w:rPr>
          <w:rFonts w:cs="楷体_GB2312"/>
          <w:color w:val="000000"/>
          <w:sz w:val="28"/>
          <w:szCs w:val="28"/>
        </w:rPr>
      </w:pPr>
      <w:r>
        <w:rPr>
          <w:rFonts w:cs="楷体_GB2312" w:hint="eastAsia"/>
          <w:color w:val="000000"/>
          <w:sz w:val="28"/>
          <w:szCs w:val="28"/>
        </w:rPr>
        <w:t>【设计意图：学生在读通课文的基础上，对文章有一个大概的印象，能用自己的话概括文章的主要内容，训练学生概括文章的技巧。】</w:t>
      </w:r>
    </w:p>
    <w:p w:rsidR="005B0A41" w:rsidRDefault="00394194">
      <w:pPr>
        <w:spacing w:line="360" w:lineRule="auto"/>
        <w:rPr>
          <w:rStyle w:val="a6"/>
          <w:rFonts w:ascii="宋体" w:hAnsi="宋体" w:cs="楷体_GB2312"/>
          <w:b w:val="0"/>
          <w:bCs w:val="0"/>
          <w:color w:val="000000"/>
          <w:kern w:val="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三、复习生字，指导写字</w:t>
      </w:r>
    </w:p>
    <w:p w:rsidR="005B0A41" w:rsidRDefault="00394194">
      <w:pPr>
        <w:numPr>
          <w:ilvl w:val="0"/>
          <w:numId w:val="3"/>
        </w:numPr>
        <w:spacing w:line="360" w:lineRule="auto"/>
        <w:rPr>
          <w:rStyle w:val="a6"/>
          <w:rFonts w:ascii="宋体" w:hAnsi="宋体" w:cs="楷体_GB2312"/>
          <w:b w:val="0"/>
          <w:bCs w:val="0"/>
          <w:color w:val="000000"/>
          <w:kern w:val="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课件出示生字，</w:t>
      </w:r>
      <w:proofErr w:type="gramStart"/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自由练读</w:t>
      </w:r>
      <w:proofErr w:type="gramEnd"/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。</w:t>
      </w:r>
    </w:p>
    <w:p w:rsidR="005B0A41" w:rsidRDefault="00394194">
      <w:pPr>
        <w:numPr>
          <w:ilvl w:val="0"/>
          <w:numId w:val="3"/>
        </w:numPr>
        <w:spacing w:line="360" w:lineRule="auto"/>
        <w:rPr>
          <w:rStyle w:val="a6"/>
          <w:rFonts w:ascii="宋体" w:hAnsi="宋体" w:cs="楷体_GB2312"/>
          <w:b w:val="0"/>
          <w:bCs w:val="0"/>
          <w:color w:val="000000"/>
          <w:kern w:val="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生字组词，巩固识字。</w:t>
      </w:r>
    </w:p>
    <w:p w:rsidR="005B0A41" w:rsidRDefault="00394194">
      <w:pPr>
        <w:numPr>
          <w:ilvl w:val="0"/>
          <w:numId w:val="3"/>
        </w:numPr>
        <w:spacing w:line="360" w:lineRule="auto"/>
        <w:rPr>
          <w:rStyle w:val="a6"/>
          <w:rFonts w:ascii="宋体" w:hAnsi="宋体" w:cs="楷体_GB2312"/>
          <w:b w:val="0"/>
          <w:bCs w:val="0"/>
          <w:color w:val="000000"/>
          <w:kern w:val="0"/>
          <w:sz w:val="28"/>
          <w:szCs w:val="28"/>
        </w:rPr>
      </w:pPr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指导书写“喂”。提示口</w:t>
      </w:r>
      <w:proofErr w:type="gramStart"/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字旁占左上</w:t>
      </w:r>
      <w:proofErr w:type="gramEnd"/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半格，不宜写大，右下部分不是“衣”，注意不要多加笔画。提示“漏、喂、贼、狼、抱、胶、偏”都是左右结构的字，</w:t>
      </w:r>
      <w:proofErr w:type="gramStart"/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左窄右宽</w:t>
      </w:r>
      <w:proofErr w:type="gramEnd"/>
      <w:r>
        <w:rPr>
          <w:rStyle w:val="a6"/>
          <w:rFonts w:ascii="宋体" w:hAnsi="宋体" w:cs="楷体_GB2312" w:hint="eastAsia"/>
          <w:b w:val="0"/>
          <w:bCs w:val="0"/>
          <w:color w:val="000000"/>
          <w:kern w:val="0"/>
          <w:sz w:val="28"/>
          <w:szCs w:val="28"/>
        </w:rPr>
        <w:t>，“胖、驴、粘”也是左右结构的字，但这几个字左右相当，“莫、架”是上下结构，下面的横要写得长一些，能够托住上面的部分。“厉”是半包围结构，写得时候要注意里面是“万”而不是“力”。</w:t>
      </w:r>
    </w:p>
    <w:p w:rsidR="005B0A41" w:rsidRDefault="00394194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rStyle w:val="a6"/>
          <w:rFonts w:cs="楷体_GB2312"/>
          <w:b w:val="0"/>
          <w:color w:val="000000"/>
          <w:sz w:val="28"/>
          <w:szCs w:val="28"/>
        </w:rPr>
      </w:pPr>
      <w:r>
        <w:rPr>
          <w:rStyle w:val="a6"/>
          <w:rFonts w:cs="宋体" w:hint="eastAsia"/>
          <w:b w:val="0"/>
          <w:color w:val="000000"/>
          <w:sz w:val="28"/>
          <w:szCs w:val="28"/>
        </w:rPr>
        <w:lastRenderedPageBreak/>
        <w:t>第二课时</w:t>
      </w:r>
    </w:p>
    <w:p w:rsidR="005B0A41" w:rsidRDefault="0039419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一、回顾内容，再读故事</w:t>
      </w:r>
    </w:p>
    <w:p w:rsidR="005B0A41" w:rsidRDefault="0039419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 xml:space="preserve">1. </w:t>
      </w:r>
      <w:r>
        <w:rPr>
          <w:rFonts w:ascii="宋体" w:hAnsi="宋体" w:cs="楷体_GB2312" w:hint="eastAsia"/>
          <w:color w:val="000000"/>
          <w:sz w:val="28"/>
          <w:szCs w:val="28"/>
        </w:rPr>
        <w:t>老爷爷和老婆婆说的漏，是怕（漏雨）</w:t>
      </w:r>
    </w:p>
    <w:p w:rsidR="005B0A41" w:rsidRDefault="0039419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 xml:space="preserve">2. </w:t>
      </w:r>
      <w:r>
        <w:rPr>
          <w:rFonts w:ascii="宋体" w:hAnsi="宋体" w:cs="楷体_GB2312" w:hint="eastAsia"/>
          <w:color w:val="000000"/>
          <w:sz w:val="28"/>
          <w:szCs w:val="28"/>
        </w:rPr>
        <w:t>老虎和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贼认为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“漏”是一种特殊的东西，怪物、可怕的动物等，所以用引号引起来。</w:t>
      </w:r>
    </w:p>
    <w:p w:rsidR="005B0A41" w:rsidRDefault="0039419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3.</w:t>
      </w:r>
      <w:r>
        <w:rPr>
          <w:rFonts w:ascii="宋体" w:hAnsi="宋体" w:cs="楷体_GB2312" w:hint="eastAsia"/>
          <w:color w:val="000000"/>
          <w:sz w:val="28"/>
          <w:szCs w:val="28"/>
        </w:rPr>
        <w:t>师提问：同是漏，因为理解</w:t>
      </w:r>
      <w:r>
        <w:rPr>
          <w:rFonts w:ascii="宋体" w:hAnsi="宋体" w:cs="楷体_GB2312" w:hint="eastAsia"/>
          <w:color w:val="000000"/>
          <w:sz w:val="28"/>
          <w:szCs w:val="28"/>
        </w:rPr>
        <w:t>不同，所以有了这个有趣的故事，那回忆一下，</w:t>
      </w:r>
    </w:p>
    <w:p w:rsidR="005B0A41" w:rsidRDefault="0039419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这个故事里除了有老爷爷、老婆婆、老虎、贼、还有谁？（小胖驴）谁能看着黑板，给大家讲讲这个有趣的故事。</w:t>
      </w:r>
    </w:p>
    <w:p w:rsidR="005B0A41" w:rsidRDefault="0039419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老爷爷、老婆婆养了一头（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</w:t>
      </w:r>
      <w:r>
        <w:rPr>
          <w:rFonts w:ascii="宋体" w:hAnsi="宋体" w:cs="楷体_GB2312" w:hint="eastAsia"/>
          <w:color w:val="000000"/>
          <w:sz w:val="28"/>
          <w:szCs w:val="28"/>
        </w:rPr>
        <w:t>），老虎、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贼啊都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惦记。</w:t>
      </w:r>
    </w:p>
    <w:p w:rsidR="005B0A41" w:rsidRDefault="0039419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老虎和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贼正在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（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</w:t>
      </w:r>
      <w:r>
        <w:rPr>
          <w:rFonts w:ascii="宋体" w:hAnsi="宋体" w:cs="楷体_GB2312" w:hint="eastAsia"/>
          <w:color w:val="000000"/>
          <w:sz w:val="28"/>
          <w:szCs w:val="28"/>
        </w:rPr>
        <w:t>），却听老婆婆说怕（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</w:t>
      </w:r>
      <w:r>
        <w:rPr>
          <w:rFonts w:ascii="宋体" w:hAnsi="宋体" w:cs="楷体_GB2312" w:hint="eastAsia"/>
          <w:color w:val="000000"/>
          <w:sz w:val="28"/>
          <w:szCs w:val="28"/>
        </w:rPr>
        <w:t>）。</w:t>
      </w:r>
    </w:p>
    <w:p w:rsidR="005B0A41" w:rsidRDefault="0039419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它们听见赶紧（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</w:t>
      </w:r>
      <w:r>
        <w:rPr>
          <w:rFonts w:ascii="宋体" w:hAnsi="宋体" w:cs="楷体_GB2312" w:hint="eastAsia"/>
          <w:color w:val="000000"/>
          <w:sz w:val="28"/>
          <w:szCs w:val="28"/>
        </w:rPr>
        <w:t>），一直到了（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</w:t>
      </w:r>
      <w:r>
        <w:rPr>
          <w:rFonts w:ascii="宋体" w:hAnsi="宋体" w:cs="楷体_GB2312" w:hint="eastAsia"/>
          <w:color w:val="000000"/>
          <w:sz w:val="28"/>
          <w:szCs w:val="28"/>
        </w:rPr>
        <w:t>）。</w:t>
      </w:r>
    </w:p>
    <w:p w:rsidR="005B0A41" w:rsidRDefault="0039419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贼下树，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虎回走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，它俩树下（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</w:t>
      </w:r>
      <w:r>
        <w:rPr>
          <w:rFonts w:ascii="宋体" w:hAnsi="宋体" w:cs="楷体_GB2312" w:hint="eastAsia"/>
          <w:color w:val="000000"/>
          <w:sz w:val="28"/>
          <w:szCs w:val="28"/>
        </w:rPr>
        <w:t>），吓得大喊（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</w:t>
      </w:r>
      <w:r>
        <w:rPr>
          <w:rFonts w:ascii="宋体" w:hAnsi="宋体" w:cs="楷体_GB2312" w:hint="eastAsia"/>
          <w:color w:val="000000"/>
          <w:sz w:val="28"/>
          <w:szCs w:val="28"/>
        </w:rPr>
        <w:t>）啊！</w:t>
      </w:r>
    </w:p>
    <w:p w:rsidR="005B0A41" w:rsidRDefault="0039419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驴圈里，（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</w:t>
      </w:r>
      <w:r>
        <w:rPr>
          <w:rFonts w:ascii="宋体" w:hAnsi="宋体" w:cs="楷体_GB2312" w:hint="eastAsia"/>
          <w:color w:val="000000"/>
          <w:sz w:val="28"/>
          <w:szCs w:val="28"/>
        </w:rPr>
        <w:t>）在吃草，老婆婆的屋顶（</w:t>
      </w:r>
      <w:r>
        <w:rPr>
          <w:rFonts w:ascii="宋体" w:hAnsi="宋体" w:cs="楷体_GB2312" w:hint="eastAsia"/>
          <w:color w:val="000000"/>
          <w:sz w:val="28"/>
          <w:szCs w:val="28"/>
        </w:rPr>
        <w:t xml:space="preserve"> </w:t>
      </w:r>
      <w:r>
        <w:rPr>
          <w:rFonts w:ascii="宋体" w:hAnsi="宋体" w:cs="楷体_GB2312" w:hint="eastAsia"/>
          <w:color w:val="000000"/>
          <w:sz w:val="28"/>
          <w:szCs w:val="28"/>
        </w:rPr>
        <w:t>）啦！</w:t>
      </w:r>
    </w:p>
    <w:p w:rsidR="005B0A41" w:rsidRDefault="0039419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【设计意图：引导学生理清人物关系，尝试回忆文章，将主要内容补全，为后面的复述故事做准备</w:t>
      </w:r>
      <w:r>
        <w:rPr>
          <w:rFonts w:ascii="宋体" w:hAnsi="宋体" w:hint="eastAsia"/>
          <w:color w:val="000000"/>
          <w:sz w:val="28"/>
          <w:szCs w:val="28"/>
        </w:rPr>
        <w:t>。】</w:t>
      </w:r>
    </w:p>
    <w:p w:rsidR="005B0A41" w:rsidRDefault="0039419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二、理清层次，梳理文意</w:t>
      </w:r>
    </w:p>
    <w:p w:rsidR="005B0A41" w:rsidRDefault="0039419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同学们小小年纪却这么厉害，老师给大家省掉了那么多的内容，大家都能把主要内容补全，真是太会读书啦！</w:t>
      </w:r>
    </w:p>
    <w:p w:rsidR="005B0A41" w:rsidRDefault="0039419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1.</w:t>
      </w:r>
      <w:r>
        <w:rPr>
          <w:rFonts w:ascii="宋体" w:hAnsi="宋体" w:cs="楷体_GB2312" w:hint="eastAsia"/>
          <w:color w:val="000000"/>
          <w:sz w:val="28"/>
          <w:szCs w:val="28"/>
        </w:rPr>
        <w:t>学习</w:t>
      </w:r>
      <w:r>
        <w:rPr>
          <w:rFonts w:ascii="宋体" w:hAnsi="宋体" w:cs="楷体_GB2312" w:hint="eastAsia"/>
          <w:color w:val="000000"/>
          <w:sz w:val="28"/>
          <w:szCs w:val="28"/>
        </w:rPr>
        <w:t>1-2</w:t>
      </w:r>
      <w:r>
        <w:rPr>
          <w:rFonts w:ascii="宋体" w:hAnsi="宋体" w:cs="楷体_GB2312" w:hint="eastAsia"/>
          <w:color w:val="000000"/>
          <w:sz w:val="28"/>
          <w:szCs w:val="28"/>
        </w:rPr>
        <w:t>段，感受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小胖驴的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诱人</w:t>
      </w:r>
    </w:p>
    <w:p w:rsidR="005B0A41" w:rsidRDefault="0039419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老师对小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胖驴很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感兴趣，特别想知道小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胖驴长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什么样，谁能给老师讲讲？（生讲）</w:t>
      </w:r>
    </w:p>
    <w:p w:rsidR="005B0A41" w:rsidRDefault="0039419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lastRenderedPageBreak/>
        <w:t>文：从前，有一户人家：一个老爷爷，一个老婆婆，还喂着一头黑脊背、白胸脯的小胖驴。</w:t>
      </w:r>
    </w:p>
    <w:p w:rsidR="005B0A41" w:rsidRDefault="0039419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师：除了这黑黑的脊背，白白的胸脯，这小毛驴的哪个部位最诱人？（肚子圆圆的）</w:t>
      </w:r>
    </w:p>
    <w:p w:rsidR="005B0A41" w:rsidRDefault="0039419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师：看看这胖胖的小毛驴，这么诱人，老虎想肉很好吃……；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贼想卖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个好价钱……</w:t>
      </w:r>
    </w:p>
    <w:p w:rsidR="005B0A41" w:rsidRDefault="00394194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【设计意图：欣赏图片，直观感受小胖驴的诱人，想象老虎和贼的垂涎欲滴。】</w:t>
      </w:r>
    </w:p>
    <w:p w:rsidR="005B0A41" w:rsidRDefault="0039419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2.</w:t>
      </w:r>
      <w:r>
        <w:rPr>
          <w:rFonts w:ascii="宋体" w:hAnsi="宋体" w:cs="楷体_GB2312" w:hint="eastAsia"/>
          <w:color w:val="000000"/>
          <w:sz w:val="28"/>
          <w:szCs w:val="28"/>
        </w:rPr>
        <w:t>学习</w:t>
      </w:r>
      <w:r>
        <w:rPr>
          <w:rFonts w:ascii="宋体" w:hAnsi="宋体" w:cs="楷体_GB2312" w:hint="eastAsia"/>
          <w:color w:val="000000"/>
          <w:sz w:val="28"/>
          <w:szCs w:val="28"/>
        </w:rPr>
        <w:t>3-5</w:t>
      </w:r>
      <w:r>
        <w:rPr>
          <w:rFonts w:ascii="宋体" w:hAnsi="宋体" w:cs="楷体_GB2312" w:hint="eastAsia"/>
          <w:color w:val="000000"/>
          <w:sz w:val="28"/>
          <w:szCs w:val="28"/>
        </w:rPr>
        <w:t>段，“偷”</w:t>
      </w:r>
    </w:p>
    <w:p w:rsidR="005B0A41" w:rsidRDefault="0039419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所以他们都要去偷，终于有一天，他们要行动了，谁接着讲？（</w:t>
      </w:r>
      <w:r>
        <w:rPr>
          <w:rFonts w:ascii="宋体" w:hAnsi="宋体" w:cs="楷体_GB2312" w:hint="eastAsia"/>
          <w:color w:val="000000"/>
          <w:sz w:val="28"/>
          <w:szCs w:val="28"/>
        </w:rPr>
        <w:t>2</w:t>
      </w:r>
      <w:r>
        <w:rPr>
          <w:rFonts w:ascii="宋体" w:hAnsi="宋体" w:cs="楷体_GB2312" w:hint="eastAsia"/>
          <w:color w:val="000000"/>
          <w:sz w:val="28"/>
          <w:szCs w:val="28"/>
        </w:rPr>
        <w:t>生讲）</w:t>
      </w:r>
    </w:p>
    <w:p w:rsidR="005B0A41" w:rsidRDefault="0039419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它们好厉害，一会儿就挖了个窟窿，小毛驴危险了，很快就要成为老虎的盘中餐，成为贼的摇钱树了，关键时刻，谁接着讲？（两生讲）</w:t>
      </w:r>
    </w:p>
    <w:p w:rsidR="005B0A41" w:rsidRDefault="0039419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就这样，几句对话就让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小胖驴转危为安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。</w:t>
      </w:r>
    </w:p>
    <w:p w:rsidR="005B0A41" w:rsidRDefault="0039419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文：老爷爷说：“好像有什么声音在响？”老婆婆说：“唉！管他狼哩，管他虎哩，我什么都不怕，就怕漏！”（师范读）</w:t>
      </w:r>
    </w:p>
    <w:p w:rsidR="005B0A41" w:rsidRDefault="0039419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贼蹲在屋顶上想：走南闯北我什么都听过。就是没听过‘漏’，莫非‘漏’比我还厉害？（师范读）</w:t>
      </w:r>
    </w:p>
    <w:p w:rsidR="005B0A41" w:rsidRDefault="0039419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老虎趴在驴圈里想：翻山越岭我什么都见过。就是没见过‘漏’，莫</w:t>
      </w:r>
      <w:r>
        <w:rPr>
          <w:rFonts w:ascii="宋体" w:hAnsi="宋体" w:cs="楷体_GB2312" w:hint="eastAsia"/>
          <w:color w:val="000000"/>
          <w:sz w:val="28"/>
          <w:szCs w:val="28"/>
        </w:rPr>
        <w:t>非‘漏’比我还厉害？（师范读）</w:t>
      </w:r>
    </w:p>
    <w:p w:rsidR="005B0A41" w:rsidRDefault="0039419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我们来分角色读读，谁来当老爷爷？谁来当老婆婆？老虎呢？贼呢？老师来当旁白。</w:t>
      </w:r>
    </w:p>
    <w:p w:rsidR="005B0A41" w:rsidRDefault="0039419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lastRenderedPageBreak/>
        <w:t>你看看，贼和老虎本事好大，贼走南闯北什么都听过，老虎翻山越岭，什么都见过，他们却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不知道漏是什么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，你觉得在老虎和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贼眼里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这厉害的“漏”是什么样的？有什么样的眼睛、什么样的牙齿……</w:t>
      </w:r>
    </w:p>
    <w:p w:rsidR="005B0A41" w:rsidRDefault="00394194">
      <w:pPr>
        <w:spacing w:line="360" w:lineRule="auto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【设计意图：感受老婆婆这句话的重要及老虎和贼的反应，想象老虎和贼眼中“漏”的可怕，带学生更深层次的走入情景。】</w:t>
      </w:r>
    </w:p>
    <w:p w:rsidR="005B0A41" w:rsidRDefault="0039419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3.</w:t>
      </w:r>
      <w:r>
        <w:rPr>
          <w:rFonts w:ascii="宋体" w:hAnsi="宋体" w:cs="楷体_GB2312" w:hint="eastAsia"/>
          <w:color w:val="000000"/>
          <w:sz w:val="28"/>
          <w:szCs w:val="28"/>
        </w:rPr>
        <w:t>学习</w:t>
      </w:r>
      <w:r>
        <w:rPr>
          <w:rFonts w:ascii="宋体" w:hAnsi="宋体" w:cs="楷体_GB2312" w:hint="eastAsia"/>
          <w:color w:val="000000"/>
          <w:sz w:val="28"/>
          <w:szCs w:val="28"/>
        </w:rPr>
        <w:t>6-12</w:t>
      </w:r>
      <w:r>
        <w:rPr>
          <w:rFonts w:ascii="宋体" w:hAnsi="宋体" w:cs="楷体_GB2312" w:hint="eastAsia"/>
          <w:color w:val="000000"/>
          <w:sz w:val="28"/>
          <w:szCs w:val="28"/>
        </w:rPr>
        <w:t>段，“逃”</w:t>
      </w:r>
    </w:p>
    <w:p w:rsidR="005B0A41" w:rsidRDefault="0039419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他们越想越害怕，就想赶紧逃，可别让“漏”捉到，谁来讲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讲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他们是怎么逃的？（两生讲）</w:t>
      </w:r>
    </w:p>
    <w:p w:rsidR="005B0A41" w:rsidRDefault="0039419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文：老</w:t>
      </w:r>
      <w:r>
        <w:rPr>
          <w:rFonts w:ascii="宋体" w:hAnsi="宋体" w:cs="楷体_GB2312" w:hint="eastAsia"/>
          <w:color w:val="000000"/>
          <w:sz w:val="28"/>
          <w:szCs w:val="28"/>
        </w:rPr>
        <w:t>虎驮着贼，贼骑着老虎，跑哇，跑哇，累得老虎筋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都快断了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，颠得贼骨头架都快散了。</w:t>
      </w:r>
    </w:p>
    <w:p w:rsidR="005B0A41" w:rsidRDefault="0039419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它们为什么这么远拼命的跑？（它们觉得漏可怕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的漏就在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后面追着呢）而且，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贼觉得这个漏跑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得真快，跟旋风一样，一刻也不停；老虎觉得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这个漏抓的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真紧，就像粘胶一样，怎么甩都甩不掉，越想越怕，越怕越跑，它们跑过……跳过……穿过……</w:t>
      </w:r>
    </w:p>
    <w:p w:rsidR="005B0A41" w:rsidRDefault="0039419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它们就这样一直跑到了歪脖树，谁来讲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讲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这幅图（“砰”一声，老虎撞到树上；“嗵”一声，贼跳上树，还掉了一只鞋子。）这一幅呢？（好险呐）</w:t>
      </w:r>
    </w:p>
    <w:p w:rsidR="005B0A41" w:rsidRDefault="0039419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文：老虎一边往前跑一边想：“终于甩掉‘漏’了！”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贼一边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往上爬一边想：“终于甩掉‘漏’</w:t>
      </w:r>
      <w:r>
        <w:rPr>
          <w:rFonts w:ascii="宋体" w:hAnsi="宋体" w:cs="楷体_GB2312" w:hint="eastAsia"/>
          <w:color w:val="000000"/>
          <w:sz w:val="28"/>
          <w:szCs w:val="28"/>
        </w:rPr>
        <w:t>了！”</w:t>
      </w:r>
    </w:p>
    <w:p w:rsidR="005B0A41" w:rsidRDefault="00394194">
      <w:pPr>
        <w:spacing w:line="360" w:lineRule="auto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【设计意图：图片欣赏，想象老虎和贼奔跑时的惊慌失措，解脱时的如释重负，用恰当的语言描述图片，锻炼口语表达。】</w:t>
      </w:r>
    </w:p>
    <w:p w:rsidR="005B0A41" w:rsidRDefault="0039419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4.</w:t>
      </w:r>
      <w:r>
        <w:rPr>
          <w:rFonts w:ascii="宋体" w:hAnsi="宋体" w:cs="楷体_GB2312" w:hint="eastAsia"/>
          <w:color w:val="000000"/>
          <w:sz w:val="28"/>
          <w:szCs w:val="28"/>
        </w:rPr>
        <w:t>学习</w:t>
      </w:r>
      <w:r>
        <w:rPr>
          <w:rFonts w:ascii="宋体" w:hAnsi="宋体" w:cs="楷体_GB2312" w:hint="eastAsia"/>
          <w:color w:val="000000"/>
          <w:sz w:val="28"/>
          <w:szCs w:val="28"/>
        </w:rPr>
        <w:t>13-18</w:t>
      </w:r>
      <w:r>
        <w:rPr>
          <w:rFonts w:ascii="宋体" w:hAnsi="宋体" w:cs="楷体_GB2312" w:hint="eastAsia"/>
          <w:color w:val="000000"/>
          <w:sz w:val="28"/>
          <w:szCs w:val="28"/>
        </w:rPr>
        <w:t>段，“遇”</w:t>
      </w:r>
    </w:p>
    <w:p w:rsidR="005B0A41" w:rsidRDefault="0039419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lastRenderedPageBreak/>
        <w:t>他们就这样放弃了吗？没有，谁接着讲</w:t>
      </w:r>
    </w:p>
    <w:p w:rsidR="005B0A41" w:rsidRDefault="0039419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说的真好，老虎还想吃小胖驴，就往回走，贼还想偷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小胖驴去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卖钱，就要下树，结果他们又在树下相遇了，（图片，小偷一回头，老虎一抬头，都吓得大喊“哎呀，漏又来啦！”小偷手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一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松，老虎腿一软，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咕噜咕噜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滚下山）</w:t>
      </w:r>
    </w:p>
    <w:p w:rsidR="005B0A41" w:rsidRDefault="0039419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你瞧瞧，这一晚上，他们冒着雨，跑啊跑，跑过山，跑过河，还撞过树，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贼成什么样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了？老虎呢？（描述图片）</w:t>
      </w:r>
    </w:p>
    <w:p w:rsidR="005B0A41" w:rsidRDefault="0039419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你们把自己当成老虎和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贼……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大喊一声“漏啊！”然后都吓昏了过去。</w:t>
      </w:r>
    </w:p>
    <w:p w:rsidR="005B0A41" w:rsidRDefault="00394194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【设计意图：经过一晚上的折腾，老虎和贼都疲惫不堪，贼衣衫破烂，老虎也没了往日的威风，如此这般都是因为“漏”。】</w:t>
      </w:r>
    </w:p>
    <w:p w:rsidR="005B0A41" w:rsidRDefault="0039419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5.</w:t>
      </w:r>
      <w:r>
        <w:rPr>
          <w:rFonts w:ascii="宋体" w:hAnsi="宋体" w:cs="楷体_GB2312" w:hint="eastAsia"/>
          <w:color w:val="000000"/>
          <w:sz w:val="28"/>
          <w:szCs w:val="28"/>
        </w:rPr>
        <w:t>学习</w:t>
      </w:r>
      <w:r>
        <w:rPr>
          <w:rFonts w:ascii="宋体" w:hAnsi="宋体" w:cs="楷体_GB2312" w:hint="eastAsia"/>
          <w:color w:val="000000"/>
          <w:sz w:val="28"/>
          <w:szCs w:val="28"/>
        </w:rPr>
        <w:t>19-20</w:t>
      </w:r>
      <w:r>
        <w:rPr>
          <w:rFonts w:ascii="宋体" w:hAnsi="宋体" w:cs="楷体_GB2312" w:hint="eastAsia"/>
          <w:color w:val="000000"/>
          <w:sz w:val="28"/>
          <w:szCs w:val="28"/>
        </w:rPr>
        <w:t>段，小胖驴</w:t>
      </w:r>
    </w:p>
    <w:p w:rsidR="005B0A41" w:rsidRDefault="0039419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文：天快亮了，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小胖驴在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驴圈里安安稳稳地吃着干草。（师范读）</w:t>
      </w:r>
    </w:p>
    <w:p w:rsidR="005B0A41" w:rsidRDefault="0039419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老爷爷和老婆婆从炕头上坐了起来。滴答，滴答—他们抬头看看屋顶—唉，说怕漏，偏又漏雨了！</w:t>
      </w:r>
    </w:p>
    <w:p w:rsidR="005B0A41" w:rsidRDefault="0039419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总结：同学们，看看黑板，老爷爷和老婆婆说漏，是怕屋顶漏雨，结果却吓跑了老虎和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贼，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这叫做“歪打正着”；老虎和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贼听到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‘漏’，吓得到处跑，这叫“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作贼心虚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”，整整一个</w:t>
      </w:r>
      <w:r>
        <w:rPr>
          <w:rFonts w:ascii="宋体" w:hAnsi="宋体" w:cs="楷体_GB2312" w:hint="eastAsia"/>
          <w:color w:val="000000"/>
          <w:sz w:val="28"/>
          <w:szCs w:val="28"/>
        </w:rPr>
        <w:t>晚上，小毛驴都在驴圈里安安稳稳地待着，这样“安然无恙”</w:t>
      </w:r>
    </w:p>
    <w:p w:rsidR="005B0A41" w:rsidRDefault="00394194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【设计意图：老虎和贼的狼狈与小胖驴的悠闲形成对比，可怕的“漏”与屋顶漏雨形成对比，感受老虎和贼的可笑。】</w:t>
      </w:r>
    </w:p>
    <w:p w:rsidR="005B0A41" w:rsidRDefault="0039419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三、整理思路，复述文章</w:t>
      </w:r>
    </w:p>
    <w:p w:rsidR="005B0A41" w:rsidRDefault="0039419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1.</w:t>
      </w:r>
      <w:r>
        <w:rPr>
          <w:rFonts w:ascii="宋体" w:hAnsi="宋体" w:cs="楷体_GB2312" w:hint="eastAsia"/>
          <w:color w:val="000000"/>
          <w:sz w:val="28"/>
          <w:szCs w:val="28"/>
        </w:rPr>
        <w:t>复述：读完这篇故事，你印象最深的是哪个场景，谁能根据老师的</w:t>
      </w:r>
      <w:r>
        <w:rPr>
          <w:rFonts w:ascii="宋体" w:hAnsi="宋体" w:cs="楷体_GB2312" w:hint="eastAsia"/>
          <w:color w:val="000000"/>
          <w:sz w:val="28"/>
          <w:szCs w:val="28"/>
        </w:rPr>
        <w:lastRenderedPageBreak/>
        <w:t>提示，试着讲讲这个故事，可以加上自己的语言、动作、表情的等等（部分或全篇）</w:t>
      </w:r>
    </w:p>
    <w:p w:rsidR="005B0A41" w:rsidRDefault="0039419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2.</w:t>
      </w:r>
      <w:r>
        <w:rPr>
          <w:rFonts w:ascii="宋体" w:hAnsi="宋体" w:cs="楷体_GB2312" w:hint="eastAsia"/>
          <w:color w:val="000000"/>
          <w:sz w:val="28"/>
          <w:szCs w:val="28"/>
        </w:rPr>
        <w:t>续写：你想对老爷爷和老婆婆、老虎和</w:t>
      </w:r>
      <w:proofErr w:type="gramStart"/>
      <w:r>
        <w:rPr>
          <w:rFonts w:ascii="宋体" w:hAnsi="宋体" w:cs="楷体_GB2312" w:hint="eastAsia"/>
          <w:color w:val="000000"/>
          <w:sz w:val="28"/>
          <w:szCs w:val="28"/>
        </w:rPr>
        <w:t>贼、小胖驴说</w:t>
      </w:r>
      <w:proofErr w:type="gramEnd"/>
      <w:r>
        <w:rPr>
          <w:rFonts w:ascii="宋体" w:hAnsi="宋体" w:cs="楷体_GB2312" w:hint="eastAsia"/>
          <w:color w:val="000000"/>
          <w:sz w:val="28"/>
          <w:szCs w:val="28"/>
        </w:rPr>
        <w:t>些什么？</w:t>
      </w:r>
    </w:p>
    <w:p w:rsidR="005B0A41" w:rsidRDefault="00394194">
      <w:pPr>
        <w:spacing w:line="360" w:lineRule="auto"/>
        <w:rPr>
          <w:rFonts w:ascii="宋体" w:hAnsi="宋体" w:cs="楷体_GB2312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【设计意图：锻炼学生复述故事的能力，从有趣的故事中获取一定的知识，发挥故事的教育作用。】</w:t>
      </w:r>
    </w:p>
    <w:p w:rsidR="005B0A41" w:rsidRDefault="00394194">
      <w:pPr>
        <w:spacing w:line="360" w:lineRule="auto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cs="Times New Roman" w:hint="eastAsia"/>
          <w:color w:val="000000"/>
          <w:sz w:val="28"/>
          <w:szCs w:val="28"/>
        </w:rPr>
        <w:t>板书设计：</w:t>
      </w:r>
    </w:p>
    <w:p w:rsidR="005B0A41" w:rsidRDefault="00394194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27 </w:t>
      </w:r>
      <w:r>
        <w:rPr>
          <w:rFonts w:ascii="宋体" w:hAnsi="宋体" w:hint="eastAsia"/>
          <w:color w:val="000000"/>
          <w:sz w:val="28"/>
          <w:szCs w:val="28"/>
        </w:rPr>
        <w:t>漏</w:t>
      </w:r>
    </w:p>
    <w:p w:rsidR="005B0A41" w:rsidRDefault="00394194">
      <w:pPr>
        <w:spacing w:line="360" w:lineRule="auto"/>
        <w:jc w:val="center"/>
        <w:rPr>
          <w:rFonts w:ascii="宋体" w:hAnsi="宋体" w:cs="Times New Roman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老爷爷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老婆婆</w:t>
      </w:r>
      <w:r>
        <w:rPr>
          <w:rFonts w:ascii="宋体" w:hAnsi="宋体" w:hint="eastAsia"/>
          <w:color w:val="000000"/>
          <w:sz w:val="28"/>
          <w:szCs w:val="28"/>
        </w:rPr>
        <w:t xml:space="preserve">      </w:t>
      </w:r>
      <w:r>
        <w:rPr>
          <w:rFonts w:ascii="宋体" w:hAnsi="宋体" w:hint="eastAsia"/>
          <w:color w:val="000000"/>
          <w:sz w:val="28"/>
          <w:szCs w:val="28"/>
        </w:rPr>
        <w:t>漏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歪打正着</w:t>
      </w:r>
    </w:p>
    <w:p w:rsidR="005B0A41" w:rsidRDefault="00394194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proofErr w:type="gramStart"/>
      <w:r>
        <w:rPr>
          <w:rFonts w:ascii="宋体" w:hAnsi="宋体" w:hint="eastAsia"/>
          <w:color w:val="000000"/>
          <w:sz w:val="28"/>
          <w:szCs w:val="28"/>
        </w:rPr>
        <w:t>小胖驴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 xml:space="preserve">        </w:t>
      </w:r>
      <w:r>
        <w:rPr>
          <w:rFonts w:ascii="宋体" w:hAnsi="宋体" w:hint="eastAsia"/>
          <w:color w:val="000000"/>
          <w:sz w:val="28"/>
          <w:szCs w:val="28"/>
        </w:rPr>
        <w:t>安然无恙</w:t>
      </w:r>
    </w:p>
    <w:p w:rsidR="005B0A41" w:rsidRDefault="00394194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老虎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贼</w:t>
      </w:r>
      <w:r>
        <w:rPr>
          <w:rFonts w:ascii="宋体" w:hAnsi="宋体" w:hint="eastAsia"/>
          <w:color w:val="000000"/>
          <w:sz w:val="28"/>
          <w:szCs w:val="28"/>
        </w:rPr>
        <w:t xml:space="preserve">       </w:t>
      </w:r>
      <w:r>
        <w:rPr>
          <w:rFonts w:ascii="宋体" w:hAnsi="宋体" w:hint="eastAsia"/>
          <w:color w:val="000000"/>
          <w:sz w:val="28"/>
          <w:szCs w:val="28"/>
        </w:rPr>
        <w:t>“漏”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作贼心虚</w:t>
      </w:r>
      <w:proofErr w:type="gramEnd"/>
    </w:p>
    <w:p w:rsidR="005B0A41" w:rsidRDefault="005B0A41">
      <w:pPr>
        <w:spacing w:line="360" w:lineRule="auto"/>
        <w:rPr>
          <w:sz w:val="28"/>
          <w:szCs w:val="28"/>
        </w:rPr>
      </w:pPr>
    </w:p>
    <w:sectPr w:rsidR="005B0A41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194" w:rsidRDefault="00394194">
      <w:r>
        <w:separator/>
      </w:r>
    </w:p>
  </w:endnote>
  <w:endnote w:type="continuationSeparator" w:id="0">
    <w:p w:rsidR="00394194" w:rsidRDefault="00394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A41" w:rsidRDefault="005B0A41">
    <w:pPr>
      <w:pStyle w:val="a3"/>
      <w:jc w:val="center"/>
      <w:rPr>
        <w:rFonts w:ascii="宋体" w:hAnsi="宋体" w:cs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194" w:rsidRDefault="00394194">
      <w:r>
        <w:separator/>
      </w:r>
    </w:p>
  </w:footnote>
  <w:footnote w:type="continuationSeparator" w:id="0">
    <w:p w:rsidR="00394194" w:rsidRDefault="003941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66F90"/>
    <w:multiLevelType w:val="singleLevel"/>
    <w:tmpl w:val="58B66F90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58C29A68"/>
    <w:multiLevelType w:val="singleLevel"/>
    <w:tmpl w:val="58C29A68"/>
    <w:lvl w:ilvl="0">
      <w:start w:val="1"/>
      <w:numFmt w:val="decimal"/>
      <w:suff w:val="nothing"/>
      <w:lvlText w:val="（%1）"/>
      <w:lvlJc w:val="left"/>
    </w:lvl>
  </w:abstractNum>
  <w:abstractNum w:abstractNumId="2">
    <w:nsid w:val="58C29D9B"/>
    <w:multiLevelType w:val="singleLevel"/>
    <w:tmpl w:val="58C29D9B"/>
    <w:lvl w:ilvl="0">
      <w:start w:val="3"/>
      <w:numFmt w:val="decimal"/>
      <w:suff w:val="nothing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CF4F5A"/>
    <w:rsid w:val="00394194"/>
    <w:rsid w:val="005B0A41"/>
    <w:rsid w:val="00F612B4"/>
    <w:rsid w:val="07CF4F5A"/>
    <w:rsid w:val="08C93D55"/>
    <w:rsid w:val="12965C5A"/>
    <w:rsid w:val="6C5B3F1A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uiPriority="99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uiPriority w:val="99"/>
    <w:qFormat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uiPriority="99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uiPriority w:val="99"/>
    <w:qFormat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0</TotalTime>
  <Pages>7</Pages>
  <Words>451</Words>
  <Characters>2574</Characters>
  <Application>Microsoft Office Word</Application>
  <DocSecurity>0</DocSecurity>
  <Lines>21</Lines>
  <Paragraphs>6</Paragraphs>
  <ScaleCrop>false</ScaleCrop>
  <Company>http:/sdwm.org</Company>
  <LinksUpToDate>false</LinksUpToDate>
  <CharactersWithSpaces>3019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深度联盟http:/sdwm.org</cp:lastModifiedBy>
  <cp:revision>2</cp:revision>
  <dcterms:created xsi:type="dcterms:W3CDTF">2018-12-13T15:17:00Z</dcterms:created>
  <dcterms:modified xsi:type="dcterms:W3CDTF">2019-06-08T11:20:00Z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  <property fmtid="{D5CDD505-2E9C-101B-9397-08002B2CF9AE}" pid="3" name="KSORubyTemplateID" linkTarget="0">
    <vt:lpwstr>6</vt:lpwstr>
  </property>
</Properties>
</file>