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9D0" w:rsidRDefault="00FB4B07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28"/>
          <w:szCs w:val="28"/>
        </w:rPr>
        <w:t>17</w:t>
      </w:r>
      <w:r>
        <w:rPr>
          <w:rFonts w:ascii="宋体" w:hAnsi="宋体" w:hint="eastAsia"/>
          <w:b/>
          <w:color w:val="000000"/>
          <w:sz w:val="28"/>
          <w:szCs w:val="28"/>
        </w:rPr>
        <w:t>我变成了一棵树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3F49D0" w:rsidRDefault="00FB4B07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．能正确、流利地朗读课文，读懂故事的主要内容。</w:t>
      </w:r>
    </w:p>
    <w:p w:rsidR="003F49D0" w:rsidRDefault="00FB4B07">
      <w:pPr>
        <w:spacing w:line="360" w:lineRule="auto"/>
        <w:ind w:firstLineChars="200" w:firstLine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．认识新偏旁“反犬旁”和“爿字旁”。指导写好带有这类偏旁的字。</w:t>
      </w:r>
    </w:p>
    <w:p w:rsidR="003F49D0" w:rsidRDefault="00FB4B07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抓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痒痒的“冒”“弯”等关键词，体会表达效果的神奇，并进行语言文字训练。</w:t>
      </w:r>
    </w:p>
    <w:p w:rsidR="003F49D0" w:rsidRDefault="00FB4B07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．初步引导学生分角色扮演，进行戏剧尝试。</w:t>
      </w:r>
    </w:p>
    <w:p w:rsidR="003F49D0" w:rsidRDefault="00FB4B07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</w:t>
      </w:r>
      <w:r>
        <w:rPr>
          <w:rFonts w:ascii="宋体" w:hAnsi="宋体" w:hint="eastAsia"/>
          <w:color w:val="000000"/>
          <w:sz w:val="28"/>
          <w:szCs w:val="28"/>
        </w:rPr>
        <w:t>．拓展学生思维，展开想象创编故事。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教学重点：抓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痒痒的“冒”“弯”等关键词，体会表达效果的神奇，并进行语言文字训练。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教学难点：拓展学生思维，展开想象创编故事。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教学准备：多媒体课件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3F49D0" w:rsidRDefault="00FB4B07">
      <w:pPr>
        <w:spacing w:line="360" w:lineRule="auto"/>
        <w:ind w:firstLineChars="200" w:firstLine="56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一、回顾复习，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激趣导入</w:t>
      </w:r>
      <w:proofErr w:type="gramEnd"/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同学们都被小真的奇思妙想深深地吸引了。你们还想听这样的故事吗？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引出课题，板书课题，齐读。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二、初读课文，学习生字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请同学们打开课本，翻到</w:t>
      </w:r>
      <w:r>
        <w:rPr>
          <w:rFonts w:ascii="宋体" w:hAnsi="宋体" w:hint="eastAsia"/>
          <w:color w:val="000000"/>
          <w:sz w:val="28"/>
          <w:szCs w:val="28"/>
        </w:rPr>
        <w:t>63</w:t>
      </w:r>
      <w:r>
        <w:rPr>
          <w:rFonts w:ascii="宋体" w:hAnsi="宋体" w:hint="eastAsia"/>
          <w:color w:val="000000"/>
          <w:sz w:val="28"/>
          <w:szCs w:val="28"/>
        </w:rPr>
        <w:t>页，自由朗读课文，读准字音，读通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句子。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出示本课生词，排火车读。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痒痒的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椭圆形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菱形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鳄鱼香肠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糖醋排骨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丁零丁零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秘密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排火车接读课文。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三、复习生字，指导书写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状</w:t>
      </w:r>
      <w:r>
        <w:rPr>
          <w:rFonts w:ascii="宋体" w:hAnsi="宋体" w:hint="eastAsia"/>
          <w:color w:val="000000"/>
          <w:sz w:val="28"/>
          <w:szCs w:val="28"/>
        </w:rPr>
        <w:t>:</w:t>
      </w:r>
      <w:r>
        <w:rPr>
          <w:rFonts w:ascii="宋体" w:hAnsi="宋体" w:hint="eastAsia"/>
          <w:color w:val="000000"/>
          <w:sz w:val="28"/>
          <w:szCs w:val="28"/>
        </w:rPr>
        <w:t>认识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爿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字旁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了解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爿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字旁的含义。与“壮”字进行对比。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继续：强调“继”字的笔顺。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狐狸：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左窄右宽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，反犬旁的笔顺。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秘密：理解两个同音字的意思。</w:t>
      </w:r>
    </w:p>
    <w:p w:rsidR="003F49D0" w:rsidRDefault="00FB4B07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秘：不公开的，不让大家知道的。可组词秘方、秘诀、神秘、奥秘。</w:t>
      </w:r>
    </w:p>
    <w:p w:rsidR="003F49D0" w:rsidRDefault="00FB4B07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密：不公开的，不公开的事物。组词保密、密信、密谋、密探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【设计意图：引导学生用了解偏旁含义，形近字区分和同音字的不同含义来区分相像的汉字，加深学生印象。】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在田字格中各写一个，教师巡视指导。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6.</w:t>
      </w:r>
      <w:r>
        <w:rPr>
          <w:rFonts w:ascii="宋体" w:hAnsi="宋体" w:hint="eastAsia"/>
          <w:color w:val="000000"/>
          <w:sz w:val="28"/>
          <w:szCs w:val="28"/>
        </w:rPr>
        <w:t>当堂听写。</w:t>
      </w:r>
    </w:p>
    <w:p w:rsidR="003F49D0" w:rsidRDefault="00FB4B0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一、再读课文，感知大意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听老师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范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读课文，边听边思考：哪些情节写得很有意思？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师范读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课文。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交流写得有意思的情节。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预设：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）第四段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①指名读。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②哪些描写让你觉得有意思？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是啊，“痒痒的”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和“冒”我把变成树的感觉写活了。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③再读，读出有意思。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）第五段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①生读。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②交流有意思的描写：树上长鸟窝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）第六段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①鸟窝的形状：三角形、正方形、长方形、圆形、椭圆形、菱形……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②还会有什么形状？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③如果你变成了一棵树，你会变成一棵什么样的树呢？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④出示句子练习：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你猜，我变的树上会长什么？当然不是苹果啦，梨也不对——对了，</w:t>
      </w:r>
      <w:r>
        <w:rPr>
          <w:rFonts w:ascii="宋体" w:hAnsi="宋体" w:hint="eastAsia"/>
          <w:color w:val="000000"/>
          <w:sz w:val="28"/>
          <w:szCs w:val="28"/>
        </w:rPr>
        <w:t>____________!</w:t>
      </w:r>
      <w:r>
        <w:rPr>
          <w:rFonts w:ascii="宋体" w:hAnsi="宋体" w:hint="eastAsia"/>
          <w:color w:val="000000"/>
          <w:sz w:val="28"/>
          <w:szCs w:val="28"/>
        </w:rPr>
        <w:t>我变成了一棵</w:t>
      </w:r>
      <w:r>
        <w:rPr>
          <w:rFonts w:ascii="宋体" w:hAnsi="宋体" w:hint="eastAsia"/>
          <w:color w:val="000000"/>
          <w:sz w:val="28"/>
          <w:szCs w:val="28"/>
        </w:rPr>
        <w:t>____________</w:t>
      </w:r>
      <w:r>
        <w:rPr>
          <w:rFonts w:ascii="宋体" w:hAnsi="宋体" w:hint="eastAsia"/>
          <w:color w:val="000000"/>
          <w:sz w:val="28"/>
          <w:szCs w:val="28"/>
        </w:rPr>
        <w:t>的树：</w:t>
      </w:r>
      <w:r>
        <w:rPr>
          <w:rFonts w:ascii="宋体" w:hAnsi="宋体" w:hint="eastAsia"/>
          <w:color w:val="000000"/>
          <w:sz w:val="28"/>
          <w:szCs w:val="28"/>
        </w:rPr>
        <w:t>__________________</w:t>
      </w:r>
      <w:r>
        <w:rPr>
          <w:rFonts w:ascii="宋体" w:hAnsi="宋体" w:hint="eastAsia"/>
          <w:color w:val="000000"/>
          <w:sz w:val="28"/>
          <w:szCs w:val="28"/>
        </w:rPr>
        <w:t>……</w:t>
      </w:r>
      <w:r>
        <w:rPr>
          <w:rFonts w:ascii="宋体" w:hAnsi="宋体" w:hint="eastAsia"/>
          <w:color w:val="000000"/>
          <w:sz w:val="28"/>
          <w:szCs w:val="28"/>
        </w:rPr>
        <w:t>_________________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【设计意图：孩子天生就有丰富的想象。我还会变成一棵什么样的树？问题一抛出，孩子的思维立刻活跃起来。仿照课文说一说，锻炼了学生运用语言的能力。】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4</w:t>
      </w:r>
      <w:r>
        <w:rPr>
          <w:rFonts w:ascii="宋体" w:hAnsi="宋体" w:hint="eastAsia"/>
          <w:color w:val="000000"/>
          <w:sz w:val="28"/>
          <w:szCs w:val="28"/>
        </w:rPr>
        <w:t>）第七段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树上都住了谁？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5</w:t>
      </w:r>
      <w:r>
        <w:rPr>
          <w:rFonts w:ascii="宋体" w:hAnsi="宋体" w:hint="eastAsia"/>
          <w:color w:val="000000"/>
          <w:sz w:val="28"/>
          <w:szCs w:val="28"/>
        </w:rPr>
        <w:t>）第八段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①你觉得哪里有意思？“我会弯下腰”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②指导读。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6</w:t>
      </w:r>
      <w:r>
        <w:rPr>
          <w:rFonts w:ascii="宋体" w:hAnsi="宋体" w:hint="eastAsia"/>
          <w:color w:val="000000"/>
          <w:sz w:val="28"/>
          <w:szCs w:val="28"/>
        </w:rPr>
        <w:t>）十三</w:t>
      </w:r>
      <w:r>
        <w:rPr>
          <w:rFonts w:ascii="宋体" w:hAnsi="宋体" w:hint="eastAsia"/>
          <w:color w:val="000000"/>
          <w:sz w:val="28"/>
          <w:szCs w:val="28"/>
        </w:rPr>
        <w:t>---</w:t>
      </w:r>
      <w:r>
        <w:rPr>
          <w:rFonts w:ascii="宋体" w:hAnsi="宋体" w:hint="eastAsia"/>
          <w:color w:val="000000"/>
          <w:sz w:val="28"/>
          <w:szCs w:val="28"/>
        </w:rPr>
        <w:t>十四段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一棵饿得肚子“咕噜噜”直叫的树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7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color w:val="000000"/>
          <w:sz w:val="28"/>
          <w:szCs w:val="28"/>
        </w:rPr>
        <w:t>十五</w:t>
      </w:r>
      <w:r>
        <w:rPr>
          <w:rFonts w:ascii="宋体" w:hAnsi="宋体" w:hint="eastAsia"/>
          <w:color w:val="000000"/>
          <w:sz w:val="28"/>
          <w:szCs w:val="28"/>
        </w:rPr>
        <w:t>---</w:t>
      </w:r>
      <w:r>
        <w:rPr>
          <w:rFonts w:ascii="宋体" w:hAnsi="宋体" w:hint="eastAsia"/>
          <w:color w:val="000000"/>
          <w:sz w:val="28"/>
          <w:szCs w:val="28"/>
        </w:rPr>
        <w:t>二十段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①分角色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加动作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扮演读。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②这水珠是什么？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故事里的妈妈你喜欢吗？为什么？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二、总结写法，拓展想象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理清故事创作思路：变树经过——变树后的趣事。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假如你也会变，你会变成什么？又会有怎样的奇特经历呢？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把你想到的以《我变成了</w:t>
      </w:r>
      <w:r>
        <w:rPr>
          <w:rFonts w:ascii="宋体" w:hAnsi="宋体" w:hint="eastAsia"/>
          <w:color w:val="000000"/>
          <w:sz w:val="28"/>
          <w:szCs w:val="28"/>
        </w:rPr>
        <w:t>_____</w:t>
      </w:r>
      <w:r>
        <w:rPr>
          <w:rFonts w:ascii="宋体" w:hAnsi="宋体" w:hint="eastAsia"/>
          <w:color w:val="000000"/>
          <w:sz w:val="28"/>
          <w:szCs w:val="28"/>
        </w:rPr>
        <w:t>》为题写下来。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【设计意图：学完课文，学生头脑中一定有许多遐想不吐不快，适时进行拓展练笔，给学生创造表达的机会。】</w:t>
      </w:r>
    </w:p>
    <w:p w:rsidR="003F49D0" w:rsidRDefault="00FB4B0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</w:t>
      </w:r>
      <w:r>
        <w:rPr>
          <w:rFonts w:ascii="宋体" w:hAnsi="宋体" w:hint="eastAsia"/>
          <w:color w:val="000000"/>
          <w:sz w:val="28"/>
          <w:szCs w:val="28"/>
        </w:rPr>
        <w:t>:</w:t>
      </w:r>
    </w:p>
    <w:p w:rsidR="003F49D0" w:rsidRDefault="00FB4B0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17</w:t>
      </w:r>
      <w:r>
        <w:rPr>
          <w:rFonts w:ascii="宋体" w:hAnsi="宋体" w:hint="eastAsia"/>
          <w:color w:val="000000"/>
          <w:sz w:val="28"/>
          <w:szCs w:val="28"/>
        </w:rPr>
        <w:t>我变成了一颗树</w:t>
      </w:r>
    </w:p>
    <w:p w:rsidR="003F49D0" w:rsidRDefault="00FB4B0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痒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冒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</w:t>
      </w:r>
      <w:r>
        <w:rPr>
          <w:rFonts w:ascii="宋体" w:hAnsi="宋体" w:hint="eastAsia"/>
          <w:color w:val="000000"/>
          <w:sz w:val="28"/>
          <w:szCs w:val="28"/>
        </w:rPr>
        <w:t>变树</w:t>
      </w:r>
    </w:p>
    <w:p w:rsidR="003F49D0" w:rsidRDefault="00FB4B0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各种形状</w:t>
      </w:r>
    </w:p>
    <w:p w:rsidR="003F49D0" w:rsidRDefault="00FB4B0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弯</w:t>
      </w:r>
    </w:p>
    <w:p w:rsidR="003F49D0" w:rsidRDefault="00FB4B0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“咕噜噜”</w:t>
      </w:r>
      <w:r>
        <w:rPr>
          <w:rFonts w:ascii="宋体" w:hAnsi="宋体" w:hint="eastAsia"/>
          <w:color w:val="000000"/>
          <w:sz w:val="28"/>
          <w:szCs w:val="28"/>
        </w:rPr>
        <w:t xml:space="preserve">         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趣事</w:t>
      </w:r>
    </w:p>
    <w:p w:rsidR="003F49D0" w:rsidRDefault="00FB4B0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口水</w:t>
      </w:r>
    </w:p>
    <w:p w:rsidR="003F49D0" w:rsidRDefault="003F49D0">
      <w:pPr>
        <w:spacing w:line="360" w:lineRule="auto"/>
        <w:rPr>
          <w:sz w:val="28"/>
          <w:szCs w:val="28"/>
        </w:rPr>
      </w:pPr>
    </w:p>
    <w:sectPr w:rsidR="003F49D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07" w:rsidRDefault="00FB4B07">
      <w:r>
        <w:separator/>
      </w:r>
    </w:p>
  </w:endnote>
  <w:endnote w:type="continuationSeparator" w:id="0">
    <w:p w:rsidR="00FB4B07" w:rsidRDefault="00FB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9D0" w:rsidRDefault="003F49D0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07" w:rsidRDefault="00FB4B07">
      <w:r>
        <w:separator/>
      </w:r>
    </w:p>
  </w:footnote>
  <w:footnote w:type="continuationSeparator" w:id="0">
    <w:p w:rsidR="00FB4B07" w:rsidRDefault="00FB4B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42042"/>
    <w:rsid w:val="003F414B"/>
    <w:rsid w:val="003F49D0"/>
    <w:rsid w:val="00FB4B07"/>
    <w:rsid w:val="27067592"/>
    <w:rsid w:val="4D642042"/>
    <w:rsid w:val="5B4C07AE"/>
    <w:rsid w:val="6D535020"/>
    <w:rsid w:val="78A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4</Pages>
  <Words>214</Words>
  <Characters>1226</Characters>
  <Application>Microsoft Office Word</Application>
  <DocSecurity>0</DocSecurity>
  <Lines>10</Lines>
  <Paragraphs>2</Paragraphs>
  <ScaleCrop>false</ScaleCrop>
  <Company>http:/sdwm.org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2018-12-12T14:31:00Z</dcterms:created>
  <dcterms:modified xsi:type="dcterms:W3CDTF">2019-06-08T11:16:00Z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